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3C3B6" w14:textId="77777777" w:rsidR="007B0EFD" w:rsidRPr="00B95377" w:rsidRDefault="007B0EFD" w:rsidP="007B0EFD">
      <w:pPr>
        <w:jc w:val="center"/>
        <w:rPr>
          <w:rFonts w:ascii="Arial" w:eastAsia="Arial Unicode MS" w:hAnsi="Arial" w:cs="Arial"/>
          <w:b/>
          <w:sz w:val="21"/>
          <w:szCs w:val="21"/>
          <w:lang w:val="es-PE"/>
        </w:rPr>
      </w:pPr>
      <w:r w:rsidRPr="00B95377">
        <w:rPr>
          <w:rFonts w:ascii="Arial" w:eastAsia="Arial Unicode MS" w:hAnsi="Arial" w:cs="Arial"/>
          <w:b/>
          <w:sz w:val="21"/>
          <w:szCs w:val="21"/>
          <w:lang w:val="es-PE"/>
        </w:rPr>
        <w:t>Formato N° 1</w:t>
      </w:r>
    </w:p>
    <w:p w14:paraId="5387F41C" w14:textId="77777777" w:rsidR="007B0EFD" w:rsidRPr="007B0EFD" w:rsidRDefault="007B0EFD" w:rsidP="007B0EFD">
      <w:pPr>
        <w:jc w:val="center"/>
        <w:rPr>
          <w:rFonts w:ascii="Arial" w:eastAsia="Arial Unicode MS" w:hAnsi="Arial" w:cs="Arial"/>
          <w:b/>
          <w:sz w:val="28"/>
          <w:szCs w:val="28"/>
          <w:lang w:val="es-PE"/>
        </w:rPr>
      </w:pPr>
      <w:r w:rsidRPr="007B0EFD">
        <w:rPr>
          <w:rFonts w:ascii="Arial" w:eastAsia="Arial Unicode MS" w:hAnsi="Arial" w:cs="Arial"/>
          <w:b/>
          <w:sz w:val="28"/>
          <w:szCs w:val="28"/>
          <w:lang w:val="es-PE"/>
        </w:rPr>
        <w:t>FICHA DE DATOS DE POSTULANTE A SUPERVISOR DE SSO</w:t>
      </w:r>
    </w:p>
    <w:p w14:paraId="21ACAB98" w14:textId="77777777" w:rsidR="00693272" w:rsidRPr="00D7647A" w:rsidRDefault="00693272" w:rsidP="00693272">
      <w:pPr>
        <w:rPr>
          <w:rFonts w:ascii="Calibri" w:hAnsi="Calibri"/>
          <w:b/>
          <w:sz w:val="10"/>
          <w:szCs w:val="10"/>
        </w:rPr>
      </w:pPr>
      <w:r w:rsidRPr="00211F33">
        <w:rPr>
          <w:rFonts w:ascii="Calibri" w:hAnsi="Calibri"/>
          <w:b/>
          <w:sz w:val="26"/>
          <w:szCs w:val="26"/>
        </w:rPr>
        <w:tab/>
      </w:r>
    </w:p>
    <w:tbl>
      <w:tblPr>
        <w:tblW w:w="924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1367"/>
        <w:gridCol w:w="236"/>
        <w:gridCol w:w="189"/>
        <w:gridCol w:w="527"/>
        <w:gridCol w:w="1360"/>
        <w:gridCol w:w="236"/>
        <w:gridCol w:w="1562"/>
        <w:gridCol w:w="412"/>
        <w:gridCol w:w="722"/>
        <w:gridCol w:w="284"/>
        <w:gridCol w:w="234"/>
        <w:gridCol w:w="1246"/>
      </w:tblGrid>
      <w:tr w:rsidR="00693272" w:rsidRPr="00911207" w14:paraId="6D828415" w14:textId="77777777" w:rsidTr="006C0787">
        <w:trPr>
          <w:trHeight w:val="462"/>
        </w:trPr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F9C64" w14:textId="77777777" w:rsidR="00693272" w:rsidRPr="00911207" w:rsidRDefault="00693272" w:rsidP="006C0787">
            <w:pPr>
              <w:jc w:val="right"/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Empresa: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3B5F8EAE" w14:textId="77777777" w:rsidR="00693272" w:rsidRPr="00911207" w:rsidRDefault="00693272" w:rsidP="006C0787">
            <w:pPr>
              <w:rPr>
                <w:rFonts w:ascii="Calibri" w:hAnsi="Calibri"/>
                <w:b/>
                <w:lang w:val="es-PE"/>
              </w:rPr>
            </w:pPr>
          </w:p>
        </w:tc>
        <w:sdt>
          <w:sdtPr>
            <w:rPr>
              <w:rFonts w:ascii="Calibri" w:hAnsi="Calibri"/>
              <w:b/>
              <w:lang w:val="es-PE"/>
            </w:rPr>
            <w:alias w:val="Empresa"/>
            <w:tag w:val="Empresa"/>
            <w:id w:val="-1433898143"/>
            <w:lock w:val="sdtLocked"/>
            <w:placeholder>
              <w:docPart w:val="BA36BFD3546542DEB4F05CB2D7ED89A7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Empresa[1]" w:storeItemID="{22508C68-1AF1-4985-958F-5CAB776A5FFA}"/>
            <w:text/>
          </w:sdtPr>
          <w:sdtEndPr/>
          <w:sdtContent>
            <w:tc>
              <w:tcPr>
                <w:tcW w:w="5292" w:type="dxa"/>
                <w:gridSpan w:val="8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shd w:val="clear" w:color="auto" w:fill="auto"/>
                <w:vAlign w:val="center"/>
              </w:tcPr>
              <w:p w14:paraId="5BF187D8" w14:textId="77777777" w:rsidR="00693272" w:rsidRPr="00911207" w:rsidRDefault="00B360E8" w:rsidP="00B360E8">
                <w:pPr>
                  <w:jc w:val="center"/>
                  <w:rPr>
                    <w:rFonts w:ascii="Calibri" w:hAnsi="Calibri"/>
                    <w:b/>
                    <w:lang w:val="es-PE"/>
                  </w:rPr>
                </w:pPr>
                <w:r w:rsidRPr="00DC2C69">
                  <w:rPr>
                    <w:rStyle w:val="PlaceholderText"/>
                    <w:rFonts w:eastAsiaTheme="minorHAnsi"/>
                  </w:rPr>
                  <w:t>[Empresa]</w:t>
                </w:r>
              </w:p>
            </w:tc>
          </w:sdtContent>
        </w:sdt>
        <w:tc>
          <w:tcPr>
            <w:tcW w:w="1480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5BF5531E" w14:textId="77777777" w:rsidR="00693272" w:rsidRPr="00911207" w:rsidRDefault="00693272" w:rsidP="006C0787">
            <w:pPr>
              <w:rPr>
                <w:rFonts w:ascii="Calibri" w:hAnsi="Calibri"/>
                <w:b/>
                <w:lang w:val="es-PE"/>
              </w:rPr>
            </w:pPr>
          </w:p>
        </w:tc>
      </w:tr>
      <w:tr w:rsidR="00693272" w:rsidRPr="00911207" w14:paraId="51968E0D" w14:textId="77777777" w:rsidTr="006C0787">
        <w:trPr>
          <w:trHeight w:val="20"/>
        </w:trPr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1FFD5" w14:textId="77777777" w:rsidR="00693272" w:rsidRPr="00911207" w:rsidRDefault="00693272" w:rsidP="006C0787">
            <w:pPr>
              <w:jc w:val="right"/>
              <w:rPr>
                <w:rFonts w:ascii="Calibri" w:hAnsi="Calibri"/>
                <w:b/>
                <w:lang w:val="es-PE"/>
              </w:rPr>
            </w:pPr>
          </w:p>
        </w:tc>
        <w:tc>
          <w:tcPr>
            <w:tcW w:w="70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05EEE" w14:textId="77777777" w:rsidR="00693272" w:rsidRPr="00911207" w:rsidRDefault="00693272" w:rsidP="006C0787">
            <w:pPr>
              <w:rPr>
                <w:rFonts w:ascii="Calibri" w:hAnsi="Calibri"/>
                <w:b/>
                <w:lang w:val="es-PE"/>
              </w:rPr>
            </w:pPr>
          </w:p>
        </w:tc>
      </w:tr>
      <w:tr w:rsidR="00693272" w:rsidRPr="00911207" w14:paraId="413F9AA9" w14:textId="77777777" w:rsidTr="006C0787">
        <w:trPr>
          <w:trHeight w:val="462"/>
        </w:trPr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46E67" w14:textId="77777777" w:rsidR="00693272" w:rsidRPr="00911207" w:rsidRDefault="00B0759C" w:rsidP="006C0787">
            <w:pPr>
              <w:jc w:val="right"/>
              <w:rPr>
                <w:rFonts w:ascii="Calibri" w:hAnsi="Calibri"/>
                <w:b/>
                <w:lang w:val="es-PE"/>
              </w:rPr>
            </w:pPr>
            <w:r>
              <w:rPr>
                <w:rFonts w:ascii="Calibri" w:hAnsi="Calibri"/>
                <w:b/>
                <w:lang w:val="es-PE"/>
              </w:rPr>
              <w:t>Cargo:</w:t>
            </w:r>
          </w:p>
        </w:tc>
        <w:tc>
          <w:tcPr>
            <w:tcW w:w="70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C2B8D" w14:textId="77777777" w:rsidR="00693272" w:rsidRPr="00911207" w:rsidRDefault="00693272" w:rsidP="00B360E8">
            <w:pPr>
              <w:rPr>
                <w:rFonts w:ascii="Calibri" w:hAnsi="Calibri"/>
                <w:b/>
                <w:sz w:val="16"/>
                <w:szCs w:val="16"/>
                <w:lang w:val="es-PE"/>
              </w:rPr>
            </w:pPr>
            <w:r w:rsidRPr="00911207">
              <w:rPr>
                <w:rFonts w:ascii="Calibri" w:hAnsi="Calibri"/>
                <w:b/>
                <w:sz w:val="16"/>
                <w:szCs w:val="16"/>
                <w:lang w:val="es-PE"/>
              </w:rPr>
              <w:t xml:space="preserve"> </w:t>
            </w:r>
            <w:sdt>
              <w:sdtPr>
                <w:rPr>
                  <w:rFonts w:ascii="Calibri" w:hAnsi="Calibri"/>
                  <w:b/>
                  <w:sz w:val="16"/>
                  <w:szCs w:val="16"/>
                  <w:lang w:val="es-PE"/>
                </w:rPr>
                <w:alias w:val="Cargo"/>
                <w:tag w:val="Cargo"/>
                <w:id w:val="-2001037606"/>
                <w:placeholder>
                  <w:docPart w:val="A22B47135BBC49708F97419AE1647ACF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Cargo[1]" w:storeItemID="{22508C68-1AF1-4985-958F-5CAB776A5FFA}"/>
                <w:comboBox w:lastValue="">
                  <w:listItem w:value="[Cargo]"/>
                </w:comboBox>
              </w:sdtPr>
              <w:sdtEndPr/>
              <w:sdtContent>
                <w:r w:rsidR="00B360E8" w:rsidRPr="00DC2C69">
                  <w:rPr>
                    <w:rStyle w:val="PlaceholderText"/>
                    <w:rFonts w:eastAsiaTheme="minorHAnsi"/>
                  </w:rPr>
                  <w:t>[Cargo]</w:t>
                </w:r>
              </w:sdtContent>
            </w:sdt>
          </w:p>
        </w:tc>
      </w:tr>
      <w:tr w:rsidR="00693272" w:rsidRPr="00911207" w14:paraId="39A5A290" w14:textId="77777777" w:rsidTr="006C0787">
        <w:trPr>
          <w:trHeight w:val="408"/>
        </w:trPr>
        <w:tc>
          <w:tcPr>
            <w:tcW w:w="9243" w:type="dxa"/>
            <w:gridSpan w:val="13"/>
            <w:tcBorders>
              <w:top w:val="nil"/>
              <w:bottom w:val="single" w:sz="4" w:space="0" w:color="808080"/>
              <w:right w:val="single" w:sz="4" w:space="0" w:color="FFFFFF"/>
            </w:tcBorders>
            <w:shd w:val="clear" w:color="auto" w:fill="auto"/>
          </w:tcPr>
          <w:p w14:paraId="401D2873" w14:textId="77777777" w:rsidR="00693272" w:rsidRPr="004E7048" w:rsidRDefault="00693272" w:rsidP="006C0787">
            <w:pPr>
              <w:rPr>
                <w:rFonts w:ascii="Calibri" w:hAnsi="Calibri"/>
                <w:b/>
                <w:sz w:val="16"/>
                <w:szCs w:val="16"/>
                <w:lang w:val="es-PE"/>
              </w:rPr>
            </w:pPr>
          </w:p>
        </w:tc>
      </w:tr>
      <w:tr w:rsidR="00693272" w:rsidRPr="00911207" w14:paraId="7B4440B6" w14:textId="77777777" w:rsidTr="006C0787">
        <w:trPr>
          <w:trHeight w:val="340"/>
        </w:trPr>
        <w:tc>
          <w:tcPr>
            <w:tcW w:w="9243" w:type="dxa"/>
            <w:gridSpan w:val="1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25A3F89" w14:textId="77777777" w:rsidR="00693272" w:rsidRPr="00911207" w:rsidRDefault="00693272" w:rsidP="00B360E8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4"/>
                <w:szCs w:val="24"/>
                <w:lang w:val="es-PE"/>
              </w:rPr>
              <w:t xml:space="preserve">Apellidos y nombres: </w:t>
            </w:r>
            <w:sdt>
              <w:sdtPr>
                <w:rPr>
                  <w:rFonts w:ascii="Calibri" w:hAnsi="Calibri"/>
                  <w:b/>
                  <w:sz w:val="24"/>
                  <w:szCs w:val="24"/>
                  <w:lang w:val="es-PE"/>
                </w:rPr>
                <w:alias w:val="Apellidos y Nombres"/>
                <w:tag w:val="Apellidos_x0020_y_x0020_Nombres"/>
                <w:id w:val="1675142581"/>
                <w:placeholder>
                  <w:docPart w:val="203CFCFD1F1546A8B5DF4EC97809513F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Apellidos_x0020_y_x0020_Nombres[1]" w:storeItemID="{22508C68-1AF1-4985-958F-5CAB776A5FFA}"/>
                <w:text/>
              </w:sdtPr>
              <w:sdtEndPr/>
              <w:sdtContent>
                <w:r w:rsidR="00EA1516" w:rsidRPr="00DB5864">
                  <w:rPr>
                    <w:rStyle w:val="PlaceholderText"/>
                    <w:rFonts w:eastAsiaTheme="minorHAnsi"/>
                  </w:rPr>
                  <w:t>[Apellidos y Nombres]</w:t>
                </w:r>
              </w:sdtContent>
            </w:sdt>
          </w:p>
        </w:tc>
      </w:tr>
      <w:tr w:rsidR="00693272" w:rsidRPr="00911207" w14:paraId="4535E7D8" w14:textId="77777777" w:rsidTr="006C0787">
        <w:trPr>
          <w:trHeight w:val="20"/>
        </w:trPr>
        <w:tc>
          <w:tcPr>
            <w:tcW w:w="2660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FFFFF"/>
            <w:vAlign w:val="center"/>
          </w:tcPr>
          <w:p w14:paraId="04736D13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 xml:space="preserve">Nro. Doc. de Identidad:  </w:t>
            </w:r>
          </w:p>
        </w:tc>
        <w:sdt>
          <w:sdtPr>
            <w:rPr>
              <w:rFonts w:ascii="Calibri" w:hAnsi="Calibri"/>
            </w:rPr>
            <w:alias w:val="Documento de Identidad"/>
            <w:tag w:val="Documento_x0020_de_x0020_Identidad"/>
            <w:id w:val="1306668284"/>
            <w:lock w:val="sdtLocked"/>
            <w:placeholder>
              <w:docPart w:val="6A10475C94AF477F9797E5B4E02D574C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Documento_x0020_de_x0020_Identidad[1]" w:storeItemID="{22508C68-1AF1-4985-958F-5CAB776A5FFA}"/>
            <w:text/>
          </w:sdtPr>
          <w:sdtEndPr/>
          <w:sdtContent>
            <w:tc>
              <w:tcPr>
                <w:tcW w:w="6583" w:type="dxa"/>
                <w:gridSpan w:val="9"/>
                <w:tcBorders>
                  <w:top w:val="single" w:sz="4" w:space="0" w:color="808080"/>
                  <w:left w:val="single" w:sz="4" w:space="0" w:color="808080"/>
                  <w:bottom w:val="nil"/>
                  <w:right w:val="single" w:sz="4" w:space="0" w:color="808080"/>
                </w:tcBorders>
                <w:shd w:val="clear" w:color="auto" w:fill="auto"/>
              </w:tcPr>
              <w:p w14:paraId="5B2C1531" w14:textId="77777777" w:rsidR="00693272" w:rsidRPr="00622539" w:rsidRDefault="00B360E8" w:rsidP="006C0787">
                <w:pPr>
                  <w:jc w:val="both"/>
                  <w:rPr>
                    <w:rFonts w:ascii="Calibri" w:hAnsi="Calibri"/>
                  </w:rPr>
                </w:pPr>
                <w:r w:rsidRPr="00DC2C69">
                  <w:rPr>
                    <w:rStyle w:val="PlaceholderText"/>
                    <w:rFonts w:eastAsiaTheme="minorHAnsi"/>
                  </w:rPr>
                  <w:t>[Documento de Identidad]</w:t>
                </w:r>
              </w:p>
            </w:tc>
          </w:sdtContent>
        </w:sdt>
      </w:tr>
      <w:tr w:rsidR="00693272" w:rsidRPr="00911207" w14:paraId="2F532230" w14:textId="77777777" w:rsidTr="006C0787">
        <w:trPr>
          <w:trHeight w:val="20"/>
        </w:trPr>
        <w:tc>
          <w:tcPr>
            <w:tcW w:w="2660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FFFFF"/>
            <w:vAlign w:val="center"/>
          </w:tcPr>
          <w:p w14:paraId="400C2AA7" w14:textId="77777777" w:rsidR="00693272" w:rsidRPr="00911207" w:rsidRDefault="00693272" w:rsidP="006C0787">
            <w:pPr>
              <w:rPr>
                <w:rFonts w:ascii="Calibri" w:hAnsi="Calibri"/>
                <w:b/>
                <w:sz w:val="26"/>
                <w:szCs w:val="26"/>
              </w:rPr>
            </w:pPr>
            <w:r w:rsidRPr="00911207">
              <w:rPr>
                <w:rFonts w:ascii="Calibri" w:hAnsi="Calibri"/>
                <w:b/>
                <w:lang w:val="es-PE"/>
              </w:rPr>
              <w:t>Dirección:</w:t>
            </w:r>
          </w:p>
        </w:tc>
        <w:sdt>
          <w:sdtPr>
            <w:rPr>
              <w:rFonts w:ascii="Calibri" w:hAnsi="Calibri"/>
              <w:lang w:val="es-PE"/>
            </w:rPr>
            <w:alias w:val="Dirección"/>
            <w:tag w:val="Direcci_x00f3_n"/>
            <w:id w:val="237374144"/>
            <w:lock w:val="sdtLocked"/>
            <w:placeholder>
              <w:docPart w:val="55C598908223410D9DAC9E89408CF45E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Direcci_x00f3_n[1]" w:storeItemID="{22508C68-1AF1-4985-958F-5CAB776A5FFA}"/>
            <w:text/>
          </w:sdtPr>
          <w:sdtEndPr/>
          <w:sdtContent>
            <w:tc>
              <w:tcPr>
                <w:tcW w:w="6583" w:type="dxa"/>
                <w:gridSpan w:val="9"/>
                <w:tcBorders>
                  <w:top w:val="nil"/>
                  <w:left w:val="single" w:sz="4" w:space="0" w:color="808080"/>
                  <w:bottom w:val="nil"/>
                  <w:right w:val="single" w:sz="4" w:space="0" w:color="808080"/>
                </w:tcBorders>
                <w:shd w:val="clear" w:color="auto" w:fill="auto"/>
              </w:tcPr>
              <w:p w14:paraId="2DCD12B3" w14:textId="77777777" w:rsidR="00693272" w:rsidRPr="00622539" w:rsidRDefault="00B360E8" w:rsidP="006C0787">
                <w:pPr>
                  <w:jc w:val="both"/>
                  <w:rPr>
                    <w:rFonts w:ascii="Calibri" w:hAnsi="Calibri"/>
                    <w:lang w:val="es-PE"/>
                  </w:rPr>
                </w:pPr>
                <w:r w:rsidRPr="00DC2C69">
                  <w:rPr>
                    <w:rStyle w:val="PlaceholderText"/>
                    <w:rFonts w:eastAsiaTheme="minorHAnsi"/>
                  </w:rPr>
                  <w:t>[Dirección]</w:t>
                </w:r>
              </w:p>
            </w:tc>
          </w:sdtContent>
        </w:sdt>
      </w:tr>
      <w:tr w:rsidR="00693272" w:rsidRPr="00911207" w14:paraId="585E45F9" w14:textId="77777777" w:rsidTr="006C0787">
        <w:trPr>
          <w:trHeight w:val="20"/>
        </w:trPr>
        <w:tc>
          <w:tcPr>
            <w:tcW w:w="2660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FFFFF"/>
            <w:vAlign w:val="center"/>
          </w:tcPr>
          <w:p w14:paraId="23535804" w14:textId="77777777" w:rsidR="00693272" w:rsidRPr="00911207" w:rsidRDefault="00693272" w:rsidP="006C0787">
            <w:pPr>
              <w:rPr>
                <w:rFonts w:ascii="Calibri" w:hAnsi="Calibri"/>
                <w:b/>
                <w:sz w:val="26"/>
                <w:szCs w:val="26"/>
              </w:rPr>
            </w:pPr>
            <w:r w:rsidRPr="00911207">
              <w:rPr>
                <w:rFonts w:ascii="Calibri" w:hAnsi="Calibri"/>
                <w:b/>
                <w:lang w:val="es-PE"/>
              </w:rPr>
              <w:t>Número de Celular Personal:</w:t>
            </w:r>
          </w:p>
        </w:tc>
        <w:sdt>
          <w:sdtPr>
            <w:rPr>
              <w:rFonts w:ascii="Calibri" w:hAnsi="Calibri"/>
              <w:lang w:val="es-PE"/>
            </w:rPr>
            <w:alias w:val="Cel. Personal"/>
            <w:tag w:val="Cel_x002e__x0020_Personal"/>
            <w:id w:val="-141814954"/>
            <w:lock w:val="sdtLocked"/>
            <w:placeholder>
              <w:docPart w:val="32EC55101AC14D1191FD3AA2947EB46C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Cel_x002e__x0020_Personal[1]" w:storeItemID="{22508C68-1AF1-4985-958F-5CAB776A5FFA}"/>
            <w:text/>
          </w:sdtPr>
          <w:sdtEndPr/>
          <w:sdtContent>
            <w:tc>
              <w:tcPr>
                <w:tcW w:w="6583" w:type="dxa"/>
                <w:gridSpan w:val="9"/>
                <w:tcBorders>
                  <w:top w:val="nil"/>
                  <w:left w:val="single" w:sz="4" w:space="0" w:color="808080"/>
                  <w:bottom w:val="nil"/>
                  <w:right w:val="single" w:sz="4" w:space="0" w:color="808080"/>
                </w:tcBorders>
                <w:shd w:val="clear" w:color="auto" w:fill="auto"/>
              </w:tcPr>
              <w:p w14:paraId="4F645D5B" w14:textId="77777777" w:rsidR="00693272" w:rsidRPr="00622539" w:rsidRDefault="00B360E8" w:rsidP="006C0787">
                <w:pPr>
                  <w:jc w:val="both"/>
                  <w:rPr>
                    <w:rFonts w:ascii="Calibri" w:hAnsi="Calibri"/>
                    <w:lang w:val="es-PE"/>
                  </w:rPr>
                </w:pPr>
                <w:r w:rsidRPr="00DC2C69">
                  <w:rPr>
                    <w:rStyle w:val="PlaceholderText"/>
                    <w:rFonts w:eastAsiaTheme="minorHAnsi"/>
                  </w:rPr>
                  <w:t>[Cel. Personal]</w:t>
                </w:r>
              </w:p>
            </w:tc>
          </w:sdtContent>
        </w:sdt>
      </w:tr>
      <w:tr w:rsidR="00693272" w:rsidRPr="00911207" w14:paraId="1E7E994C" w14:textId="77777777" w:rsidTr="006C0787">
        <w:trPr>
          <w:trHeight w:val="20"/>
        </w:trPr>
        <w:tc>
          <w:tcPr>
            <w:tcW w:w="2660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FFFFF"/>
            <w:vAlign w:val="center"/>
          </w:tcPr>
          <w:p w14:paraId="33AF3A19" w14:textId="77777777" w:rsidR="00693272" w:rsidRPr="00911207" w:rsidRDefault="00693272" w:rsidP="006C0787">
            <w:pPr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Número de Celular Empresa:</w:t>
            </w:r>
          </w:p>
        </w:tc>
        <w:sdt>
          <w:sdtPr>
            <w:rPr>
              <w:rFonts w:ascii="Calibri" w:hAnsi="Calibri"/>
              <w:lang w:val="es-PE"/>
            </w:rPr>
            <w:alias w:val="Cel. Empresa"/>
            <w:tag w:val="Cel_x002e__x0020_Empresa"/>
            <w:id w:val="1949268242"/>
            <w:lock w:val="sdtLocked"/>
            <w:placeholder>
              <w:docPart w:val="104EC8ECC6C64788A3C9634FC8D33B73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Cel_x002e__x0020_Empresa[1]" w:storeItemID="{22508C68-1AF1-4985-958F-5CAB776A5FFA}"/>
            <w:text/>
          </w:sdtPr>
          <w:sdtEndPr/>
          <w:sdtContent>
            <w:tc>
              <w:tcPr>
                <w:tcW w:w="6583" w:type="dxa"/>
                <w:gridSpan w:val="9"/>
                <w:tcBorders>
                  <w:top w:val="nil"/>
                  <w:left w:val="single" w:sz="4" w:space="0" w:color="808080"/>
                  <w:bottom w:val="nil"/>
                  <w:right w:val="single" w:sz="4" w:space="0" w:color="808080"/>
                </w:tcBorders>
                <w:shd w:val="clear" w:color="auto" w:fill="auto"/>
              </w:tcPr>
              <w:p w14:paraId="6454A659" w14:textId="77777777" w:rsidR="00693272" w:rsidRPr="00622539" w:rsidRDefault="00B360E8" w:rsidP="006C0787">
                <w:pPr>
                  <w:jc w:val="both"/>
                  <w:rPr>
                    <w:rFonts w:ascii="Calibri" w:hAnsi="Calibri"/>
                    <w:lang w:val="es-PE"/>
                  </w:rPr>
                </w:pPr>
                <w:r w:rsidRPr="00DC2C69">
                  <w:rPr>
                    <w:rStyle w:val="PlaceholderText"/>
                    <w:rFonts w:eastAsiaTheme="minorHAnsi"/>
                  </w:rPr>
                  <w:t>[Cel. Empresa]</w:t>
                </w:r>
              </w:p>
            </w:tc>
          </w:sdtContent>
        </w:sdt>
      </w:tr>
      <w:tr w:rsidR="00693272" w:rsidRPr="00911207" w14:paraId="79657BEF" w14:textId="77777777" w:rsidTr="006C0787">
        <w:trPr>
          <w:trHeight w:val="20"/>
        </w:trPr>
        <w:tc>
          <w:tcPr>
            <w:tcW w:w="2660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FFFFF"/>
            <w:vAlign w:val="center"/>
          </w:tcPr>
          <w:p w14:paraId="79CBC0D6" w14:textId="77777777" w:rsidR="00693272" w:rsidRPr="00911207" w:rsidRDefault="00693272" w:rsidP="006C0787">
            <w:pPr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E-mail Personal:</w:t>
            </w:r>
          </w:p>
        </w:tc>
        <w:sdt>
          <w:sdtPr>
            <w:rPr>
              <w:rFonts w:ascii="Calibri" w:hAnsi="Calibri"/>
              <w:lang w:val="es-PE"/>
            </w:rPr>
            <w:alias w:val="E-mail Personal"/>
            <w:tag w:val="E_x002d_mail_x0020_Personal"/>
            <w:id w:val="-2046367824"/>
            <w:lock w:val="sdtLocked"/>
            <w:placeholder>
              <w:docPart w:val="DBAD5C656F44405BA9AFD2486EF76737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E_x002d_mail_x0020_Personal[1]" w:storeItemID="{22508C68-1AF1-4985-958F-5CAB776A5FFA}"/>
            <w:text/>
          </w:sdtPr>
          <w:sdtEndPr/>
          <w:sdtContent>
            <w:tc>
              <w:tcPr>
                <w:tcW w:w="6583" w:type="dxa"/>
                <w:gridSpan w:val="9"/>
                <w:tcBorders>
                  <w:top w:val="nil"/>
                  <w:left w:val="single" w:sz="4" w:space="0" w:color="808080"/>
                  <w:bottom w:val="nil"/>
                  <w:right w:val="single" w:sz="4" w:space="0" w:color="808080"/>
                </w:tcBorders>
                <w:shd w:val="clear" w:color="auto" w:fill="auto"/>
              </w:tcPr>
              <w:p w14:paraId="18B1D5D8" w14:textId="77777777" w:rsidR="00693272" w:rsidRPr="00622539" w:rsidRDefault="00B360E8" w:rsidP="006C0787">
                <w:pPr>
                  <w:jc w:val="both"/>
                  <w:rPr>
                    <w:rFonts w:ascii="Calibri" w:hAnsi="Calibri"/>
                    <w:lang w:val="es-PE"/>
                  </w:rPr>
                </w:pPr>
                <w:r w:rsidRPr="00DC2C69">
                  <w:rPr>
                    <w:rStyle w:val="PlaceholderText"/>
                    <w:rFonts w:eastAsiaTheme="minorHAnsi"/>
                  </w:rPr>
                  <w:t>[E-mail Personal]</w:t>
                </w:r>
              </w:p>
            </w:tc>
          </w:sdtContent>
        </w:sdt>
      </w:tr>
      <w:tr w:rsidR="00693272" w:rsidRPr="00911207" w14:paraId="1836E267" w14:textId="77777777" w:rsidTr="006C0787">
        <w:trPr>
          <w:trHeight w:val="20"/>
        </w:trPr>
        <w:tc>
          <w:tcPr>
            <w:tcW w:w="2660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FFFFF"/>
            <w:vAlign w:val="center"/>
          </w:tcPr>
          <w:p w14:paraId="45507011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E-mail Empresa:</w:t>
            </w:r>
          </w:p>
        </w:tc>
        <w:sdt>
          <w:sdtPr>
            <w:rPr>
              <w:rFonts w:ascii="Calibri" w:hAnsi="Calibri"/>
              <w:lang w:val="es-PE"/>
            </w:rPr>
            <w:alias w:val="E-mail Empresa"/>
            <w:tag w:val="E_x002d_mail_x0020_Empresa"/>
            <w:id w:val="852459916"/>
            <w:lock w:val="sdtLocked"/>
            <w:placeholder>
              <w:docPart w:val="BB70948344F142D0A787386765FCA59E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E_x002d_mail_x0020_Empresa[1]" w:storeItemID="{22508C68-1AF1-4985-958F-5CAB776A5FFA}"/>
            <w:text/>
          </w:sdtPr>
          <w:sdtEndPr/>
          <w:sdtContent>
            <w:tc>
              <w:tcPr>
                <w:tcW w:w="6583" w:type="dxa"/>
                <w:gridSpan w:val="9"/>
                <w:tcBorders>
                  <w:top w:val="nil"/>
                  <w:left w:val="single" w:sz="4" w:space="0" w:color="808080"/>
                  <w:bottom w:val="nil"/>
                  <w:right w:val="single" w:sz="4" w:space="0" w:color="808080"/>
                </w:tcBorders>
                <w:shd w:val="clear" w:color="auto" w:fill="auto"/>
              </w:tcPr>
              <w:p w14:paraId="39E819E9" w14:textId="77777777" w:rsidR="00693272" w:rsidRPr="00622539" w:rsidRDefault="00B360E8" w:rsidP="006C0787">
                <w:pPr>
                  <w:jc w:val="both"/>
                  <w:rPr>
                    <w:rFonts w:ascii="Calibri" w:hAnsi="Calibri"/>
                    <w:lang w:val="es-PE"/>
                  </w:rPr>
                </w:pPr>
                <w:r w:rsidRPr="00DC2C69">
                  <w:rPr>
                    <w:rStyle w:val="PlaceholderText"/>
                    <w:rFonts w:eastAsiaTheme="minorHAnsi"/>
                  </w:rPr>
                  <w:t>[E-mail Empresa]</w:t>
                </w:r>
              </w:p>
            </w:tc>
          </w:sdtContent>
        </w:sdt>
      </w:tr>
      <w:tr w:rsidR="00693272" w:rsidRPr="00911207" w14:paraId="05AB76AC" w14:textId="77777777" w:rsidTr="006C0787">
        <w:trPr>
          <w:trHeight w:val="20"/>
        </w:trPr>
        <w:tc>
          <w:tcPr>
            <w:tcW w:w="2660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FFFFF"/>
            <w:vAlign w:val="center"/>
          </w:tcPr>
          <w:p w14:paraId="0C984C55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CIP (N° Colegiatura):</w:t>
            </w:r>
          </w:p>
        </w:tc>
        <w:sdt>
          <w:sdtPr>
            <w:rPr>
              <w:rFonts w:ascii="Calibri" w:hAnsi="Calibri"/>
              <w:lang w:val="es-PE"/>
            </w:rPr>
            <w:alias w:val="CIP"/>
            <w:tag w:val="CIP"/>
            <w:id w:val="377976277"/>
            <w:lock w:val="sdtLocked"/>
            <w:placeholder>
              <w:docPart w:val="6DA6318E840248E8835A9D05DCB3D8EF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CIP[1]" w:storeItemID="{22508C68-1AF1-4985-958F-5CAB776A5FFA}"/>
            <w:text/>
          </w:sdtPr>
          <w:sdtEndPr/>
          <w:sdtContent>
            <w:tc>
              <w:tcPr>
                <w:tcW w:w="3685" w:type="dxa"/>
                <w:gridSpan w:val="4"/>
                <w:tcBorders>
                  <w:top w:val="nil"/>
                  <w:left w:val="single" w:sz="4" w:space="0" w:color="808080"/>
                  <w:bottom w:val="nil"/>
                  <w:right w:val="nil"/>
                </w:tcBorders>
                <w:shd w:val="clear" w:color="auto" w:fill="FFFFFF"/>
                <w:vAlign w:val="center"/>
              </w:tcPr>
              <w:p w14:paraId="49B51439" w14:textId="77777777" w:rsidR="00693272" w:rsidRPr="00622539" w:rsidRDefault="00B360E8" w:rsidP="006C0787">
                <w:pPr>
                  <w:jc w:val="both"/>
                  <w:rPr>
                    <w:rFonts w:ascii="Calibri" w:hAnsi="Calibri"/>
                    <w:lang w:val="es-PE"/>
                  </w:rPr>
                </w:pPr>
                <w:r w:rsidRPr="00DC2C69">
                  <w:rPr>
                    <w:rStyle w:val="PlaceholderText"/>
                    <w:rFonts w:eastAsiaTheme="minorHAnsi"/>
                  </w:rPr>
                  <w:t>[CIP]</w:t>
                </w:r>
              </w:p>
            </w:tc>
          </w:sdtContent>
        </w:sdt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D5A327" w14:textId="77777777" w:rsidR="00693272" w:rsidRPr="00622539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  <w:r w:rsidRPr="00622539">
              <w:rPr>
                <w:rFonts w:ascii="Calibri" w:hAnsi="Calibri"/>
                <w:b/>
                <w:lang w:val="es-PE"/>
              </w:rPr>
              <w:t>Habilitado:</w:t>
            </w:r>
          </w:p>
        </w:tc>
        <w:sdt>
          <w:sdtPr>
            <w:rPr>
              <w:rFonts w:ascii="Calibri" w:hAnsi="Calibri"/>
              <w:lang w:val="es-PE"/>
            </w:rPr>
            <w:alias w:val="Habilitación"/>
            <w:tag w:val="Habilitaci_x00f3_n"/>
            <w:id w:val="1369265843"/>
            <w:lock w:val="sdtLocked"/>
            <w:placeholder>
              <w:docPart w:val="4670492D3E2B4929B81A2CB4466C4987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Habilitaci_x00f3_n[1]" w:storeItemID="{22508C68-1AF1-4985-958F-5CAB776A5FFA}"/>
            <w:comboBox w:lastValue="">
              <w:listItem w:value="[Habilitación]"/>
            </w:comboBox>
          </w:sdtPr>
          <w:sdtEndPr/>
          <w:sdtContent>
            <w:tc>
              <w:tcPr>
                <w:tcW w:w="1764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808080"/>
                </w:tcBorders>
                <w:shd w:val="clear" w:color="auto" w:fill="FFFFFF"/>
                <w:vAlign w:val="center"/>
              </w:tcPr>
              <w:p w14:paraId="18E0DDD8" w14:textId="77777777" w:rsidR="00693272" w:rsidRPr="00622539" w:rsidRDefault="008B2AAA" w:rsidP="006C0787">
                <w:pPr>
                  <w:jc w:val="both"/>
                  <w:rPr>
                    <w:rFonts w:ascii="Calibri" w:hAnsi="Calibri"/>
                    <w:lang w:val="es-PE"/>
                  </w:rPr>
                </w:pPr>
                <w:r w:rsidRPr="00DC2C69">
                  <w:rPr>
                    <w:rStyle w:val="PlaceholderText"/>
                    <w:rFonts w:eastAsiaTheme="minorHAnsi"/>
                  </w:rPr>
                  <w:t>[Habilitación]</w:t>
                </w:r>
              </w:p>
            </w:tc>
          </w:sdtContent>
        </w:sdt>
      </w:tr>
      <w:tr w:rsidR="00693272" w:rsidRPr="00911207" w14:paraId="6354FD59" w14:textId="77777777" w:rsidTr="006C0787">
        <w:trPr>
          <w:trHeight w:val="20"/>
        </w:trPr>
        <w:tc>
          <w:tcPr>
            <w:tcW w:w="2660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vAlign w:val="center"/>
          </w:tcPr>
          <w:p w14:paraId="1DF457BD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Licencia de conducir:</w:t>
            </w:r>
          </w:p>
        </w:tc>
        <w:sdt>
          <w:sdtPr>
            <w:rPr>
              <w:rFonts w:ascii="Calibri" w:hAnsi="Calibri"/>
              <w:lang w:val="es-PE"/>
            </w:rPr>
            <w:alias w:val="Licencia de Conducir"/>
            <w:tag w:val="Licencia_x0020_de_x0020_Conducir"/>
            <w:id w:val="-2004043490"/>
            <w:lock w:val="sdtLocked"/>
            <w:placeholder>
              <w:docPart w:val="BE5C1684EEA3418BACD027E9029BFD19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b5ba0a33-b247-4d4b-b9ae-c709af684fd3' xmlns:ns4='6f9b142d-568f-4bbc-ad62-cf2f9590b982' " w:xpath="/ns0:properties[1]/documentManagement[1]/ns4:Licencia_x0020_de_x0020_Conducir[1]" w:storeItemID="{22508C68-1AF1-4985-958F-5CAB776A5FFA}"/>
            <w:text/>
          </w:sdtPr>
          <w:sdtEndPr/>
          <w:sdtContent>
            <w:tc>
              <w:tcPr>
                <w:tcW w:w="6583" w:type="dxa"/>
                <w:gridSpan w:val="9"/>
                <w:tcBorders>
                  <w:top w:val="nil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shd w:val="clear" w:color="auto" w:fill="auto"/>
              </w:tcPr>
              <w:p w14:paraId="41D6AA6D" w14:textId="77777777" w:rsidR="00693272" w:rsidRPr="00622539" w:rsidRDefault="008B2AAA" w:rsidP="006C0787">
                <w:pPr>
                  <w:jc w:val="both"/>
                  <w:rPr>
                    <w:rFonts w:ascii="Calibri" w:hAnsi="Calibri"/>
                    <w:lang w:val="es-PE"/>
                  </w:rPr>
                </w:pPr>
                <w:r w:rsidRPr="00DC2C69">
                  <w:rPr>
                    <w:rStyle w:val="PlaceholderText"/>
                    <w:rFonts w:eastAsiaTheme="minorHAnsi"/>
                  </w:rPr>
                  <w:t>[Licencia de Conducir]</w:t>
                </w:r>
              </w:p>
            </w:tc>
          </w:sdtContent>
        </w:sdt>
      </w:tr>
      <w:tr w:rsidR="00693272" w:rsidRPr="00911207" w14:paraId="5A11926D" w14:textId="77777777" w:rsidTr="006C0787">
        <w:trPr>
          <w:trHeight w:val="397"/>
        </w:trPr>
        <w:tc>
          <w:tcPr>
            <w:tcW w:w="9243" w:type="dxa"/>
            <w:gridSpan w:val="13"/>
            <w:tcBorders>
              <w:top w:val="single" w:sz="4" w:space="0" w:color="808080"/>
              <w:bottom w:val="single" w:sz="4" w:space="0" w:color="808080"/>
            </w:tcBorders>
            <w:shd w:val="clear" w:color="auto" w:fill="FFFFFF"/>
            <w:vAlign w:val="center"/>
          </w:tcPr>
          <w:p w14:paraId="4E8832CC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</w:p>
        </w:tc>
      </w:tr>
      <w:tr w:rsidR="00693272" w:rsidRPr="00911207" w14:paraId="69B73ECE" w14:textId="77777777" w:rsidTr="006C0787">
        <w:tc>
          <w:tcPr>
            <w:tcW w:w="9243" w:type="dxa"/>
            <w:gridSpan w:val="1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808080"/>
            <w:vAlign w:val="center"/>
          </w:tcPr>
          <w:p w14:paraId="6F2B4306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 w:cs="Arial"/>
                <w:b/>
                <w:bCs/>
                <w:color w:val="FFFFFF"/>
                <w:sz w:val="22"/>
                <w:szCs w:val="22"/>
              </w:rPr>
              <w:t>Formación Académica</w:t>
            </w:r>
          </w:p>
        </w:tc>
      </w:tr>
      <w:tr w:rsidR="00693272" w:rsidRPr="00911207" w14:paraId="59AB53B4" w14:textId="77777777" w:rsidTr="006C0787">
        <w:tc>
          <w:tcPr>
            <w:tcW w:w="266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vAlign w:val="center"/>
          </w:tcPr>
          <w:p w14:paraId="35F147F8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mes/año – mes/año</w:t>
            </w:r>
          </w:p>
          <w:p w14:paraId="0462B47D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bCs/>
                <w:color w:val="000000"/>
                <w:lang w:val="es-PE"/>
              </w:rPr>
            </w:pPr>
          </w:p>
          <w:p w14:paraId="59B2C626" w14:textId="77777777" w:rsidR="00693272" w:rsidRDefault="00693272" w:rsidP="006C0787">
            <w:pPr>
              <w:jc w:val="both"/>
              <w:rPr>
                <w:rFonts w:ascii="Calibri" w:hAnsi="Calibri"/>
                <w:b/>
                <w:bCs/>
                <w:color w:val="000000"/>
                <w:lang w:val="es-PE"/>
              </w:rPr>
            </w:pPr>
          </w:p>
          <w:p w14:paraId="3A68761F" w14:textId="77777777" w:rsidR="00D7647A" w:rsidRPr="00911207" w:rsidRDefault="00D7647A" w:rsidP="006C0787">
            <w:pPr>
              <w:jc w:val="both"/>
              <w:rPr>
                <w:rFonts w:ascii="Calibri" w:hAnsi="Calibri"/>
                <w:b/>
                <w:bCs/>
                <w:color w:val="000000"/>
                <w:lang w:val="es-PE"/>
              </w:rPr>
            </w:pPr>
          </w:p>
          <w:p w14:paraId="548866B1" w14:textId="77777777" w:rsidR="00693272" w:rsidRPr="00911207" w:rsidRDefault="00693272" w:rsidP="006C0787">
            <w:pPr>
              <w:rPr>
                <w:rFonts w:ascii="Calibri" w:hAnsi="Calibri"/>
                <w:b/>
                <w:sz w:val="26"/>
                <w:szCs w:val="26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mes/año – mes/año</w:t>
            </w:r>
          </w:p>
        </w:tc>
        <w:tc>
          <w:tcPr>
            <w:tcW w:w="6583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D86F91" w14:textId="77777777" w:rsidR="00693272" w:rsidRPr="00911207" w:rsidRDefault="00693272" w:rsidP="006C0787">
            <w:pPr>
              <w:jc w:val="both"/>
              <w:rPr>
                <w:rFonts w:ascii="Calibri" w:hAnsi="Calibri"/>
                <w:color w:val="000000"/>
                <w:lang w:val="es-PE"/>
              </w:rPr>
            </w:pPr>
            <w:r w:rsidRPr="00911207">
              <w:rPr>
                <w:rFonts w:ascii="Calibri" w:hAnsi="Calibri"/>
                <w:color w:val="000000"/>
                <w:lang w:val="es-PE"/>
              </w:rPr>
              <w:t>Nombre de la Titulación</w:t>
            </w:r>
          </w:p>
          <w:p w14:paraId="7D3CCA4A" w14:textId="77777777" w:rsidR="00693272" w:rsidRPr="00911207" w:rsidRDefault="00693272" w:rsidP="006C0787">
            <w:pPr>
              <w:jc w:val="both"/>
              <w:rPr>
                <w:rFonts w:ascii="Calibri" w:hAnsi="Calibri"/>
                <w:color w:val="000000"/>
                <w:lang w:val="es-PE"/>
              </w:rPr>
            </w:pPr>
            <w:r w:rsidRPr="00911207">
              <w:rPr>
                <w:rFonts w:ascii="Calibri" w:hAnsi="Calibri"/>
                <w:color w:val="000000"/>
                <w:lang w:val="es-PE"/>
              </w:rPr>
              <w:t>Institución que otorga el título</w:t>
            </w:r>
          </w:p>
          <w:p w14:paraId="20297710" w14:textId="77777777" w:rsidR="00693272" w:rsidRPr="00911207" w:rsidRDefault="00693272" w:rsidP="006C0787">
            <w:pPr>
              <w:jc w:val="both"/>
              <w:rPr>
                <w:rFonts w:ascii="Calibri" w:hAnsi="Calibri"/>
                <w:color w:val="000000"/>
                <w:lang w:val="es-PE"/>
              </w:rPr>
            </w:pPr>
          </w:p>
          <w:p w14:paraId="71C97627" w14:textId="77777777" w:rsidR="00693272" w:rsidRPr="00911207" w:rsidRDefault="00693272" w:rsidP="006C0787">
            <w:pPr>
              <w:jc w:val="both"/>
              <w:rPr>
                <w:rFonts w:ascii="Calibri" w:hAnsi="Calibri"/>
                <w:color w:val="000000"/>
                <w:lang w:val="es-PE"/>
              </w:rPr>
            </w:pPr>
            <w:r w:rsidRPr="00911207">
              <w:rPr>
                <w:rFonts w:ascii="Calibri" w:hAnsi="Calibri"/>
                <w:color w:val="000000"/>
                <w:lang w:val="es-PE"/>
              </w:rPr>
              <w:t>Nombre de la Titulación</w:t>
            </w:r>
          </w:p>
          <w:p w14:paraId="58C6B219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/>
                <w:color w:val="000000"/>
                <w:lang w:val="es-PE"/>
              </w:rPr>
              <w:t>Institución que otorga el título</w:t>
            </w:r>
          </w:p>
        </w:tc>
      </w:tr>
      <w:tr w:rsidR="00693272" w:rsidRPr="00911207" w14:paraId="3564FBAE" w14:textId="77777777" w:rsidTr="006C0787">
        <w:trPr>
          <w:trHeight w:val="428"/>
        </w:trPr>
        <w:tc>
          <w:tcPr>
            <w:tcW w:w="9243" w:type="dxa"/>
            <w:gridSpan w:val="13"/>
            <w:tcBorders>
              <w:top w:val="single" w:sz="4" w:space="0" w:color="808080"/>
              <w:bottom w:val="single" w:sz="4" w:space="0" w:color="808080"/>
            </w:tcBorders>
            <w:shd w:val="clear" w:color="auto" w:fill="FFFFFF"/>
            <w:vAlign w:val="center"/>
          </w:tcPr>
          <w:p w14:paraId="1CB70C71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</w:p>
        </w:tc>
      </w:tr>
      <w:tr w:rsidR="00693272" w:rsidRPr="00911207" w14:paraId="7D4F5805" w14:textId="77777777" w:rsidTr="006C0787">
        <w:trPr>
          <w:trHeight w:val="286"/>
        </w:trPr>
        <w:tc>
          <w:tcPr>
            <w:tcW w:w="9243" w:type="dxa"/>
            <w:gridSpan w:val="1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808080"/>
            <w:vAlign w:val="center"/>
          </w:tcPr>
          <w:p w14:paraId="7E1817A0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 xml:space="preserve">Experiencia en Seguridad y Salud </w:t>
            </w:r>
            <w:proofErr w:type="gramStart"/>
            <w:r w:rsidRPr="00911207"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>Ocupacional  y</w:t>
            </w:r>
            <w:proofErr w:type="gramEnd"/>
            <w:r w:rsidRPr="00911207"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>/o Actividad Minera</w:t>
            </w:r>
            <w:r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 xml:space="preserve"> o Conexa</w:t>
            </w:r>
          </w:p>
        </w:tc>
      </w:tr>
      <w:tr w:rsidR="00693272" w:rsidRPr="00911207" w14:paraId="7A42D492" w14:textId="77777777" w:rsidTr="006C0787">
        <w:tc>
          <w:tcPr>
            <w:tcW w:w="266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67F0C49B" w14:textId="77777777" w:rsidR="00693272" w:rsidRPr="00911207" w:rsidRDefault="00693272" w:rsidP="006C0787">
            <w:pPr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Período:</w:t>
            </w:r>
          </w:p>
          <w:p w14:paraId="1AB353D7" w14:textId="77777777" w:rsidR="00693272" w:rsidRPr="00911207" w:rsidRDefault="00693272" w:rsidP="006C0787">
            <w:pPr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Empresa:</w:t>
            </w:r>
          </w:p>
          <w:p w14:paraId="6CA4174D" w14:textId="77777777" w:rsidR="00693272" w:rsidRPr="00911207" w:rsidRDefault="00693272" w:rsidP="006C0787">
            <w:pPr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Rubro:</w:t>
            </w:r>
          </w:p>
          <w:p w14:paraId="6E1EC7A7" w14:textId="77777777" w:rsidR="00693272" w:rsidRPr="00911207" w:rsidRDefault="00693272" w:rsidP="006C0787">
            <w:pPr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Cargo:</w:t>
            </w:r>
          </w:p>
          <w:p w14:paraId="2DDE340D" w14:textId="77777777" w:rsidR="00693272" w:rsidRPr="00911207" w:rsidRDefault="00693272" w:rsidP="006C0787">
            <w:pPr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Funciones:</w:t>
            </w:r>
          </w:p>
          <w:p w14:paraId="407F9D3B" w14:textId="77777777" w:rsidR="00693272" w:rsidRPr="00911207" w:rsidRDefault="00693272" w:rsidP="006C0787">
            <w:pPr>
              <w:rPr>
                <w:rFonts w:ascii="Calibri" w:hAnsi="Calibri"/>
                <w:b/>
                <w:bCs/>
                <w:color w:val="000000"/>
                <w:lang w:val="es-PE"/>
              </w:rPr>
            </w:pPr>
          </w:p>
          <w:p w14:paraId="7ABFB759" w14:textId="77777777" w:rsidR="00693272" w:rsidRPr="00911207" w:rsidRDefault="00693272" w:rsidP="006C0787">
            <w:pPr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Período:</w:t>
            </w:r>
          </w:p>
          <w:p w14:paraId="27E9C626" w14:textId="77777777" w:rsidR="00693272" w:rsidRPr="00911207" w:rsidRDefault="00693272" w:rsidP="006C0787">
            <w:pPr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Empresa:</w:t>
            </w:r>
          </w:p>
          <w:p w14:paraId="4E635A2C" w14:textId="77777777" w:rsidR="00693272" w:rsidRPr="00911207" w:rsidRDefault="00693272" w:rsidP="006C0787">
            <w:pPr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Rubro:</w:t>
            </w:r>
          </w:p>
          <w:p w14:paraId="548736EE" w14:textId="77777777" w:rsidR="00693272" w:rsidRPr="00911207" w:rsidRDefault="00693272" w:rsidP="006C0787">
            <w:pPr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Cargo:</w:t>
            </w:r>
          </w:p>
          <w:p w14:paraId="62532658" w14:textId="77777777" w:rsidR="00693272" w:rsidRPr="004E7048" w:rsidRDefault="00693272" w:rsidP="006C0787">
            <w:pPr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Funciones:</w:t>
            </w:r>
          </w:p>
        </w:tc>
        <w:tc>
          <w:tcPr>
            <w:tcW w:w="4097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AF2EEAA" w14:textId="77777777" w:rsidR="00693272" w:rsidRPr="00911207" w:rsidRDefault="00693272" w:rsidP="006C0787">
            <w:pPr>
              <w:rPr>
                <w:rFonts w:ascii="Calibri" w:hAnsi="Calibri"/>
                <w:color w:val="000000"/>
                <w:lang w:val="es-PE"/>
              </w:rPr>
            </w:pPr>
            <w:r w:rsidRPr="00911207">
              <w:rPr>
                <w:rFonts w:ascii="Calibri" w:hAnsi="Calibri"/>
                <w:color w:val="000000"/>
                <w:lang w:val="es-PE"/>
              </w:rPr>
              <w:t>mes/año – mes/año</w:t>
            </w:r>
          </w:p>
          <w:p w14:paraId="44BAAA6D" w14:textId="77777777" w:rsidR="00693272" w:rsidRPr="00911207" w:rsidRDefault="00693272" w:rsidP="006C0787">
            <w:pPr>
              <w:rPr>
                <w:rFonts w:ascii="Calibri" w:hAnsi="Calibri"/>
                <w:color w:val="000000"/>
                <w:lang w:val="es-PE"/>
              </w:rPr>
            </w:pPr>
          </w:p>
          <w:p w14:paraId="4828FA0E" w14:textId="77777777" w:rsidR="00693272" w:rsidRPr="00911207" w:rsidRDefault="00693272" w:rsidP="006C0787">
            <w:pPr>
              <w:rPr>
                <w:rFonts w:ascii="Calibri" w:hAnsi="Calibri"/>
                <w:color w:val="000000"/>
                <w:lang w:val="es-PE"/>
              </w:rPr>
            </w:pPr>
          </w:p>
          <w:p w14:paraId="670DB87C" w14:textId="77777777" w:rsidR="00693272" w:rsidRPr="00911207" w:rsidRDefault="00693272" w:rsidP="006C0787">
            <w:pPr>
              <w:rPr>
                <w:rFonts w:ascii="Calibri" w:hAnsi="Calibri"/>
                <w:color w:val="000000"/>
                <w:lang w:val="es-PE"/>
              </w:rPr>
            </w:pPr>
          </w:p>
          <w:p w14:paraId="146B5F3E" w14:textId="77777777" w:rsidR="00693272" w:rsidRPr="00911207" w:rsidRDefault="00693272" w:rsidP="006C0787">
            <w:pPr>
              <w:rPr>
                <w:rFonts w:ascii="Calibri" w:hAnsi="Calibri"/>
                <w:color w:val="000000"/>
                <w:lang w:val="es-PE"/>
              </w:rPr>
            </w:pPr>
            <w:r w:rsidRPr="00911207">
              <w:rPr>
                <w:rFonts w:ascii="Calibri" w:hAnsi="Calibri"/>
                <w:color w:val="000000"/>
                <w:lang w:val="es-PE"/>
              </w:rPr>
              <w:t>(Principales funciones)</w:t>
            </w:r>
          </w:p>
          <w:p w14:paraId="76317A1A" w14:textId="77777777" w:rsidR="00693272" w:rsidRPr="00911207" w:rsidRDefault="00693272" w:rsidP="006C0787">
            <w:pPr>
              <w:rPr>
                <w:rFonts w:ascii="Calibri" w:hAnsi="Calibri"/>
                <w:color w:val="000000"/>
                <w:lang w:val="es-PE"/>
              </w:rPr>
            </w:pPr>
          </w:p>
          <w:p w14:paraId="63263A91" w14:textId="77777777" w:rsidR="00693272" w:rsidRPr="00911207" w:rsidRDefault="00693272" w:rsidP="006C0787">
            <w:pPr>
              <w:rPr>
                <w:rFonts w:ascii="Calibri" w:hAnsi="Calibri"/>
                <w:color w:val="000000"/>
                <w:lang w:val="es-PE"/>
              </w:rPr>
            </w:pPr>
            <w:r w:rsidRPr="00911207">
              <w:rPr>
                <w:rFonts w:ascii="Calibri" w:hAnsi="Calibri"/>
                <w:color w:val="000000"/>
                <w:lang w:val="es-PE"/>
              </w:rPr>
              <w:t>mes/año – mes/año</w:t>
            </w:r>
          </w:p>
          <w:p w14:paraId="4CA1C815" w14:textId="77777777" w:rsidR="00693272" w:rsidRPr="00911207" w:rsidRDefault="00693272" w:rsidP="006C0787">
            <w:pPr>
              <w:rPr>
                <w:rFonts w:ascii="Calibri" w:hAnsi="Calibri"/>
                <w:color w:val="000000"/>
                <w:lang w:val="es-PE"/>
              </w:rPr>
            </w:pPr>
          </w:p>
          <w:p w14:paraId="7585ADAF" w14:textId="77777777" w:rsidR="00693272" w:rsidRPr="00911207" w:rsidRDefault="00693272" w:rsidP="006C0787">
            <w:pPr>
              <w:rPr>
                <w:rFonts w:ascii="Calibri" w:hAnsi="Calibri"/>
                <w:color w:val="000000"/>
                <w:lang w:val="es-PE"/>
              </w:rPr>
            </w:pPr>
          </w:p>
          <w:p w14:paraId="24650D89" w14:textId="77777777" w:rsidR="00693272" w:rsidRPr="00911207" w:rsidRDefault="00693272" w:rsidP="006C0787">
            <w:pPr>
              <w:rPr>
                <w:rFonts w:ascii="Calibri" w:hAnsi="Calibri"/>
                <w:color w:val="000000"/>
                <w:lang w:val="es-PE"/>
              </w:rPr>
            </w:pPr>
          </w:p>
          <w:p w14:paraId="53C4F717" w14:textId="77777777" w:rsidR="00693272" w:rsidRPr="00911207" w:rsidRDefault="00693272" w:rsidP="006C0787">
            <w:pPr>
              <w:rPr>
                <w:rFonts w:ascii="Calibri" w:hAnsi="Calibri"/>
                <w:color w:val="000000"/>
                <w:lang w:val="es-PE"/>
              </w:rPr>
            </w:pPr>
            <w:r w:rsidRPr="00911207">
              <w:rPr>
                <w:rFonts w:ascii="Calibri" w:hAnsi="Calibri"/>
                <w:color w:val="000000"/>
                <w:lang w:val="es-PE"/>
              </w:rPr>
              <w:t>(Principales funciones)</w:t>
            </w:r>
          </w:p>
        </w:tc>
        <w:tc>
          <w:tcPr>
            <w:tcW w:w="248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14:paraId="464821A5" w14:textId="77777777" w:rsidR="00693272" w:rsidRPr="00911207" w:rsidRDefault="00693272" w:rsidP="006C0787">
            <w:pPr>
              <w:jc w:val="center"/>
              <w:rPr>
                <w:rFonts w:ascii="Calibri" w:hAnsi="Calibri"/>
                <w:b/>
                <w:color w:val="595959"/>
                <w:u w:val="single"/>
                <w:lang w:val="es-PE"/>
              </w:rPr>
            </w:pPr>
            <w:r w:rsidRPr="00911207">
              <w:rPr>
                <w:rFonts w:ascii="Calibri" w:hAnsi="Calibri"/>
                <w:b/>
                <w:color w:val="595959"/>
                <w:u w:val="single"/>
                <w:lang w:val="es-PE"/>
              </w:rPr>
              <w:t>Logros destacables</w:t>
            </w:r>
          </w:p>
          <w:p w14:paraId="583F8D2F" w14:textId="77777777" w:rsidR="00693272" w:rsidRPr="00911207" w:rsidRDefault="00693272" w:rsidP="006C0787">
            <w:pPr>
              <w:jc w:val="center"/>
              <w:rPr>
                <w:rFonts w:ascii="Calibri" w:hAnsi="Calibri"/>
                <w:b/>
                <w:color w:val="595959"/>
                <w:u w:val="single"/>
                <w:lang w:val="es-PE"/>
              </w:rPr>
            </w:pPr>
          </w:p>
          <w:p w14:paraId="1918208A" w14:textId="77777777" w:rsidR="00693272" w:rsidRPr="00911207" w:rsidRDefault="00693272" w:rsidP="006C0787">
            <w:pPr>
              <w:jc w:val="both"/>
              <w:rPr>
                <w:rFonts w:ascii="Calibri" w:hAnsi="Calibri"/>
                <w:color w:val="595959"/>
                <w:lang w:val="es-PE"/>
              </w:rPr>
            </w:pPr>
            <w:r w:rsidRPr="00911207">
              <w:rPr>
                <w:rFonts w:ascii="Calibri" w:hAnsi="Calibri"/>
                <w:color w:val="595959"/>
                <w:lang w:val="es-PE"/>
              </w:rPr>
              <w:t xml:space="preserve">Logro 1: Breve descripción </w:t>
            </w:r>
          </w:p>
          <w:p w14:paraId="4DA50727" w14:textId="77777777" w:rsidR="00693272" w:rsidRPr="00911207" w:rsidRDefault="00693272" w:rsidP="006C0787">
            <w:pPr>
              <w:jc w:val="both"/>
              <w:rPr>
                <w:rFonts w:ascii="Calibri" w:hAnsi="Calibri"/>
                <w:color w:val="595959"/>
                <w:lang w:val="es-PE"/>
              </w:rPr>
            </w:pPr>
            <w:r w:rsidRPr="00911207">
              <w:rPr>
                <w:rFonts w:ascii="Calibri" w:hAnsi="Calibri"/>
                <w:color w:val="595959"/>
                <w:lang w:val="es-PE"/>
              </w:rPr>
              <w:t xml:space="preserve">Logro 2: Breve descripción </w:t>
            </w:r>
          </w:p>
          <w:p w14:paraId="4F1045C6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</w:p>
          <w:p w14:paraId="3E519845" w14:textId="77777777" w:rsidR="00693272" w:rsidRPr="00911207" w:rsidRDefault="00693272" w:rsidP="006C0787">
            <w:pPr>
              <w:jc w:val="center"/>
              <w:rPr>
                <w:rFonts w:ascii="Calibri" w:hAnsi="Calibri"/>
                <w:b/>
                <w:color w:val="595959"/>
                <w:u w:val="single"/>
                <w:lang w:val="es-PE"/>
              </w:rPr>
            </w:pPr>
          </w:p>
          <w:p w14:paraId="5B4B52A6" w14:textId="77777777" w:rsidR="00693272" w:rsidRPr="00911207" w:rsidRDefault="00693272" w:rsidP="006C0787">
            <w:pPr>
              <w:jc w:val="center"/>
              <w:rPr>
                <w:rFonts w:ascii="Calibri" w:hAnsi="Calibri"/>
                <w:b/>
                <w:color w:val="595959"/>
                <w:u w:val="single"/>
                <w:lang w:val="es-PE"/>
              </w:rPr>
            </w:pPr>
            <w:r w:rsidRPr="00911207">
              <w:rPr>
                <w:rFonts w:ascii="Calibri" w:hAnsi="Calibri"/>
                <w:b/>
                <w:color w:val="595959"/>
                <w:u w:val="single"/>
                <w:lang w:val="es-PE"/>
              </w:rPr>
              <w:t>Logros destacables</w:t>
            </w:r>
          </w:p>
          <w:p w14:paraId="73AEA45C" w14:textId="77777777" w:rsidR="00693272" w:rsidRPr="00911207" w:rsidRDefault="00693272" w:rsidP="006C0787">
            <w:pPr>
              <w:jc w:val="center"/>
              <w:rPr>
                <w:rFonts w:ascii="Calibri" w:hAnsi="Calibri"/>
                <w:b/>
                <w:color w:val="595959"/>
                <w:u w:val="single"/>
                <w:lang w:val="es-PE"/>
              </w:rPr>
            </w:pPr>
          </w:p>
          <w:p w14:paraId="0DE45982" w14:textId="77777777" w:rsidR="00693272" w:rsidRPr="00911207" w:rsidRDefault="00693272" w:rsidP="006C0787">
            <w:pPr>
              <w:jc w:val="both"/>
              <w:rPr>
                <w:rFonts w:ascii="Calibri" w:hAnsi="Calibri"/>
                <w:color w:val="595959"/>
                <w:lang w:val="es-PE"/>
              </w:rPr>
            </w:pPr>
            <w:r w:rsidRPr="00911207">
              <w:rPr>
                <w:rFonts w:ascii="Calibri" w:hAnsi="Calibri"/>
                <w:color w:val="595959"/>
                <w:lang w:val="es-PE"/>
              </w:rPr>
              <w:t xml:space="preserve">Logro 1: Breve descripción </w:t>
            </w:r>
          </w:p>
          <w:p w14:paraId="0C4A7BEA" w14:textId="77777777" w:rsidR="00693272" w:rsidRPr="00911207" w:rsidRDefault="00693272" w:rsidP="006C0787">
            <w:pPr>
              <w:jc w:val="both"/>
              <w:rPr>
                <w:rFonts w:ascii="Calibri" w:hAnsi="Calibri"/>
                <w:color w:val="595959"/>
                <w:lang w:val="es-PE"/>
              </w:rPr>
            </w:pPr>
            <w:r w:rsidRPr="00911207">
              <w:rPr>
                <w:rFonts w:ascii="Calibri" w:hAnsi="Calibri"/>
                <w:color w:val="595959"/>
                <w:lang w:val="es-PE"/>
              </w:rPr>
              <w:t xml:space="preserve">Logro 2: Breve descripción </w:t>
            </w:r>
          </w:p>
          <w:p w14:paraId="20806F84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</w:p>
        </w:tc>
      </w:tr>
      <w:tr w:rsidR="00693272" w:rsidRPr="00911207" w14:paraId="234FC247" w14:textId="77777777" w:rsidTr="006C0787">
        <w:trPr>
          <w:trHeight w:val="446"/>
        </w:trPr>
        <w:tc>
          <w:tcPr>
            <w:tcW w:w="9243" w:type="dxa"/>
            <w:gridSpan w:val="13"/>
            <w:tcBorders>
              <w:top w:val="single" w:sz="4" w:space="0" w:color="808080"/>
              <w:bottom w:val="single" w:sz="4" w:space="0" w:color="808080"/>
            </w:tcBorders>
            <w:shd w:val="clear" w:color="auto" w:fill="FFFFFF"/>
            <w:vAlign w:val="center"/>
          </w:tcPr>
          <w:p w14:paraId="70E1D907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</w:p>
        </w:tc>
      </w:tr>
      <w:tr w:rsidR="00693272" w:rsidRPr="00911207" w14:paraId="4634F4A1" w14:textId="77777777" w:rsidTr="006C0787">
        <w:tc>
          <w:tcPr>
            <w:tcW w:w="9243" w:type="dxa"/>
            <w:gridSpan w:val="1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808080"/>
            <w:vAlign w:val="center"/>
          </w:tcPr>
          <w:p w14:paraId="45DCE473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>Estudios de Especialización / Capacitación</w:t>
            </w:r>
          </w:p>
        </w:tc>
      </w:tr>
      <w:tr w:rsidR="00693272" w:rsidRPr="00911207" w14:paraId="78CE8F61" w14:textId="77777777" w:rsidTr="006C0787">
        <w:trPr>
          <w:trHeight w:val="159"/>
        </w:trPr>
        <w:tc>
          <w:tcPr>
            <w:tcW w:w="8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7899B10E" w14:textId="77777777" w:rsidR="00693272" w:rsidRPr="00911207" w:rsidRDefault="00693272" w:rsidP="006C0787">
            <w:pPr>
              <w:jc w:val="center"/>
              <w:rPr>
                <w:rFonts w:ascii="Calibri" w:hAnsi="Calibri"/>
                <w:b/>
                <w:bCs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000000"/>
                <w:lang w:val="es-PE"/>
              </w:rPr>
              <w:t>N°</w:t>
            </w:r>
          </w:p>
        </w:tc>
        <w:tc>
          <w:tcPr>
            <w:tcW w:w="231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3B2A6DDB" w14:textId="77777777" w:rsidR="00693272" w:rsidRPr="00911207" w:rsidRDefault="00693272" w:rsidP="006C0787">
            <w:pPr>
              <w:jc w:val="center"/>
              <w:rPr>
                <w:rFonts w:ascii="Calibri" w:hAnsi="Calibri"/>
                <w:b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color w:val="000000"/>
                <w:lang w:val="es-PE"/>
              </w:rPr>
              <w:t>Institución</w:t>
            </w:r>
          </w:p>
        </w:tc>
        <w:tc>
          <w:tcPr>
            <w:tcW w:w="357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65C5497E" w14:textId="77777777" w:rsidR="00693272" w:rsidRPr="00911207" w:rsidRDefault="00693272" w:rsidP="006C0787">
            <w:pPr>
              <w:jc w:val="center"/>
              <w:rPr>
                <w:rFonts w:ascii="Calibri" w:hAnsi="Calibri"/>
                <w:b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color w:val="000000"/>
                <w:lang w:val="es-PE"/>
              </w:rPr>
              <w:t>Tema</w:t>
            </w:r>
          </w:p>
        </w:tc>
        <w:tc>
          <w:tcPr>
            <w:tcW w:w="12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5CA145EE" w14:textId="77777777" w:rsidR="00693272" w:rsidRPr="00911207" w:rsidRDefault="00693272" w:rsidP="006C0787">
            <w:pPr>
              <w:jc w:val="center"/>
              <w:rPr>
                <w:rFonts w:ascii="Calibri" w:hAnsi="Calibri"/>
                <w:b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color w:val="000000"/>
                <w:lang w:val="es-PE"/>
              </w:rPr>
              <w:t>Año</w:t>
            </w:r>
          </w:p>
        </w:tc>
        <w:tc>
          <w:tcPr>
            <w:tcW w:w="12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3204AF87" w14:textId="77777777" w:rsidR="00693272" w:rsidRPr="00911207" w:rsidRDefault="00693272" w:rsidP="006C0787">
            <w:pPr>
              <w:jc w:val="center"/>
              <w:rPr>
                <w:rFonts w:ascii="Calibri" w:hAnsi="Calibri"/>
                <w:b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color w:val="000000"/>
                <w:lang w:val="es-PE"/>
              </w:rPr>
              <w:t>Horas</w:t>
            </w:r>
          </w:p>
        </w:tc>
      </w:tr>
      <w:tr w:rsidR="00693272" w:rsidRPr="00911207" w14:paraId="7FF2722D" w14:textId="77777777" w:rsidTr="006C0787">
        <w:trPr>
          <w:trHeight w:val="70"/>
        </w:trPr>
        <w:tc>
          <w:tcPr>
            <w:tcW w:w="8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vAlign w:val="center"/>
          </w:tcPr>
          <w:p w14:paraId="275F6511" w14:textId="77777777" w:rsidR="00693272" w:rsidRPr="00911207" w:rsidRDefault="00693272" w:rsidP="006C0787">
            <w:pPr>
              <w:rPr>
                <w:rFonts w:ascii="Calibri" w:hAnsi="Calibri"/>
                <w:b/>
                <w:sz w:val="24"/>
                <w:szCs w:val="26"/>
              </w:rPr>
            </w:pPr>
          </w:p>
        </w:tc>
        <w:tc>
          <w:tcPr>
            <w:tcW w:w="231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vAlign w:val="center"/>
          </w:tcPr>
          <w:p w14:paraId="11B4F526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sz w:val="24"/>
                <w:lang w:val="es-PE"/>
              </w:rPr>
            </w:pPr>
          </w:p>
        </w:tc>
        <w:tc>
          <w:tcPr>
            <w:tcW w:w="357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662D8094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sz w:val="24"/>
                <w:lang w:val="es-PE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7AAA9C6E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sz w:val="24"/>
                <w:lang w:val="es-PE"/>
              </w:rPr>
            </w:pPr>
          </w:p>
        </w:tc>
        <w:tc>
          <w:tcPr>
            <w:tcW w:w="12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7E403306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sz w:val="24"/>
                <w:lang w:val="es-PE"/>
              </w:rPr>
            </w:pPr>
          </w:p>
        </w:tc>
      </w:tr>
      <w:tr w:rsidR="00693272" w:rsidRPr="00911207" w14:paraId="23807AFB" w14:textId="77777777" w:rsidTr="006C0787">
        <w:tc>
          <w:tcPr>
            <w:tcW w:w="8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vAlign w:val="center"/>
          </w:tcPr>
          <w:p w14:paraId="13131213" w14:textId="77777777" w:rsidR="00693272" w:rsidRPr="00911207" w:rsidRDefault="00693272" w:rsidP="006C0787">
            <w:pPr>
              <w:rPr>
                <w:rFonts w:ascii="Calibri" w:hAnsi="Calibri"/>
                <w:b/>
                <w:sz w:val="24"/>
                <w:szCs w:val="26"/>
              </w:rPr>
            </w:pPr>
          </w:p>
        </w:tc>
        <w:tc>
          <w:tcPr>
            <w:tcW w:w="231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vAlign w:val="center"/>
          </w:tcPr>
          <w:p w14:paraId="5DA921C4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sz w:val="24"/>
                <w:lang w:val="es-PE"/>
              </w:rPr>
            </w:pPr>
          </w:p>
        </w:tc>
        <w:tc>
          <w:tcPr>
            <w:tcW w:w="357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3C814541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sz w:val="24"/>
                <w:lang w:val="es-PE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464A9B6A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sz w:val="24"/>
                <w:lang w:val="es-PE"/>
              </w:rPr>
            </w:pPr>
          </w:p>
        </w:tc>
        <w:tc>
          <w:tcPr>
            <w:tcW w:w="12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37391251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sz w:val="24"/>
                <w:lang w:val="es-PE"/>
              </w:rPr>
            </w:pPr>
          </w:p>
        </w:tc>
      </w:tr>
      <w:tr w:rsidR="00693272" w:rsidRPr="00911207" w14:paraId="01859EAE" w14:textId="77777777" w:rsidTr="006C0787">
        <w:trPr>
          <w:trHeight w:val="293"/>
        </w:trPr>
        <w:tc>
          <w:tcPr>
            <w:tcW w:w="7997" w:type="dxa"/>
            <w:gridSpan w:val="1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vAlign w:val="center"/>
          </w:tcPr>
          <w:p w14:paraId="12FAA296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  <w:proofErr w:type="gramStart"/>
            <w:r w:rsidRPr="00911207">
              <w:rPr>
                <w:rFonts w:ascii="Calibri" w:hAnsi="Calibri"/>
                <w:b/>
                <w:color w:val="000000"/>
                <w:lang w:val="es-PE"/>
              </w:rPr>
              <w:t>Total</w:t>
            </w:r>
            <w:proofErr w:type="gramEnd"/>
            <w:r w:rsidRPr="00911207">
              <w:rPr>
                <w:rFonts w:ascii="Calibri" w:hAnsi="Calibri"/>
                <w:b/>
                <w:color w:val="000000"/>
                <w:lang w:val="es-PE"/>
              </w:rPr>
              <w:t xml:space="preserve"> de horas</w:t>
            </w:r>
          </w:p>
        </w:tc>
        <w:tc>
          <w:tcPr>
            <w:tcW w:w="12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14:paraId="343C1F32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</w:p>
        </w:tc>
      </w:tr>
      <w:tr w:rsidR="00693272" w:rsidRPr="00911207" w14:paraId="7164424D" w14:textId="77777777" w:rsidTr="007B0EFD">
        <w:trPr>
          <w:trHeight w:val="113"/>
        </w:trPr>
        <w:tc>
          <w:tcPr>
            <w:tcW w:w="9243" w:type="dxa"/>
            <w:gridSpan w:val="13"/>
            <w:tcBorders>
              <w:top w:val="single" w:sz="4" w:space="0" w:color="808080"/>
            </w:tcBorders>
            <w:shd w:val="clear" w:color="auto" w:fill="FFFFFF"/>
            <w:vAlign w:val="center"/>
          </w:tcPr>
          <w:p w14:paraId="7E2520B2" w14:textId="77777777" w:rsidR="00693272" w:rsidRPr="007B0EFD" w:rsidRDefault="00693272" w:rsidP="006C0787">
            <w:pPr>
              <w:jc w:val="both"/>
              <w:rPr>
                <w:rFonts w:ascii="Calibri" w:hAnsi="Calibri"/>
                <w:b/>
                <w:sz w:val="10"/>
                <w:szCs w:val="10"/>
                <w:lang w:val="es-PE"/>
              </w:rPr>
            </w:pPr>
          </w:p>
        </w:tc>
      </w:tr>
      <w:tr w:rsidR="00693272" w:rsidRPr="00911207" w14:paraId="2C7C6C08" w14:textId="77777777" w:rsidTr="006C0787">
        <w:tc>
          <w:tcPr>
            <w:tcW w:w="454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808080"/>
            <w:vAlign w:val="center"/>
          </w:tcPr>
          <w:p w14:paraId="2E507018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>Idiomas</w:t>
            </w:r>
          </w:p>
        </w:tc>
        <w:tc>
          <w:tcPr>
            <w:tcW w:w="236" w:type="dxa"/>
            <w:tcBorders>
              <w:left w:val="single" w:sz="4" w:space="0" w:color="808080"/>
              <w:right w:val="single" w:sz="4" w:space="0" w:color="808080"/>
            </w:tcBorders>
            <w:shd w:val="clear" w:color="auto" w:fill="FFFFFF"/>
          </w:tcPr>
          <w:p w14:paraId="5EE926C1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</w:p>
        </w:tc>
        <w:tc>
          <w:tcPr>
            <w:tcW w:w="446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808080"/>
          </w:tcPr>
          <w:p w14:paraId="31809261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  <w:r w:rsidRPr="00911207"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>Informática</w:t>
            </w:r>
          </w:p>
        </w:tc>
      </w:tr>
      <w:tr w:rsidR="00693272" w:rsidRPr="00911207" w14:paraId="6733ACFB" w14:textId="77777777" w:rsidTr="006C0787">
        <w:tc>
          <w:tcPr>
            <w:tcW w:w="454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vAlign w:val="center"/>
          </w:tcPr>
          <w:p w14:paraId="3C492BC0" w14:textId="77777777" w:rsidR="00693272" w:rsidRPr="00911207" w:rsidRDefault="00693272" w:rsidP="006C0787">
            <w:pPr>
              <w:rPr>
                <w:rFonts w:ascii="Calibri" w:hAnsi="Calibri"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Idioma1:</w:t>
            </w:r>
            <w:r w:rsidRPr="00911207">
              <w:rPr>
                <w:rFonts w:ascii="Calibri" w:hAnsi="Calibri"/>
                <w:lang w:val="es-PE"/>
              </w:rPr>
              <w:t xml:space="preserve"> Nivel de Idioma. Título</w:t>
            </w:r>
          </w:p>
          <w:p w14:paraId="5E202B1B" w14:textId="77777777" w:rsidR="00693272" w:rsidRPr="00911207" w:rsidRDefault="00693272" w:rsidP="006C0787">
            <w:pPr>
              <w:rPr>
                <w:rFonts w:ascii="Calibri" w:hAnsi="Calibri"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Idioma2:</w:t>
            </w:r>
            <w:r w:rsidRPr="00911207">
              <w:rPr>
                <w:rFonts w:ascii="Calibri" w:hAnsi="Calibri"/>
                <w:lang w:val="es-PE"/>
              </w:rPr>
              <w:t xml:space="preserve"> Nivel de Idioma. Título</w:t>
            </w:r>
          </w:p>
          <w:p w14:paraId="13229A28" w14:textId="77777777" w:rsidR="00693272" w:rsidRPr="00911207" w:rsidRDefault="00693272" w:rsidP="006C0787">
            <w:pPr>
              <w:rPr>
                <w:rFonts w:ascii="Calibri" w:hAnsi="Calibri"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Idioma3:</w:t>
            </w:r>
            <w:r w:rsidRPr="00911207">
              <w:rPr>
                <w:rFonts w:ascii="Calibri" w:hAnsi="Calibri"/>
                <w:lang w:val="es-PE"/>
              </w:rPr>
              <w:t xml:space="preserve"> Nivel de Idioma. Título</w:t>
            </w:r>
          </w:p>
        </w:tc>
        <w:tc>
          <w:tcPr>
            <w:tcW w:w="236" w:type="dxa"/>
            <w:tcBorders>
              <w:left w:val="single" w:sz="4" w:space="0" w:color="808080"/>
              <w:bottom w:val="single" w:sz="4" w:space="0" w:color="FFFFFF"/>
              <w:right w:val="single" w:sz="4" w:space="0" w:color="808080"/>
            </w:tcBorders>
            <w:shd w:val="clear" w:color="auto" w:fill="FFFFFF"/>
          </w:tcPr>
          <w:p w14:paraId="3180A0DC" w14:textId="77777777" w:rsidR="00693272" w:rsidRPr="00911207" w:rsidRDefault="00693272" w:rsidP="006C0787">
            <w:pPr>
              <w:jc w:val="both"/>
              <w:rPr>
                <w:rFonts w:ascii="Calibri" w:hAnsi="Calibri"/>
                <w:b/>
                <w:lang w:val="es-PE"/>
              </w:rPr>
            </w:pPr>
          </w:p>
        </w:tc>
        <w:tc>
          <w:tcPr>
            <w:tcW w:w="446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2EA7F7D5" w14:textId="77777777" w:rsidR="00693272" w:rsidRPr="00911207" w:rsidRDefault="00693272" w:rsidP="006C0787">
            <w:pPr>
              <w:rPr>
                <w:rFonts w:ascii="Calibri" w:hAnsi="Calibri"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Programa1:</w:t>
            </w:r>
            <w:r w:rsidRPr="00911207">
              <w:rPr>
                <w:rFonts w:ascii="Calibri" w:hAnsi="Calibri"/>
                <w:lang w:val="es-PE"/>
              </w:rPr>
              <w:t xml:space="preserve"> Nivel de conocimiento. Título</w:t>
            </w:r>
          </w:p>
          <w:p w14:paraId="7CDB6D08" w14:textId="77777777" w:rsidR="00693272" w:rsidRPr="00911207" w:rsidRDefault="00693272" w:rsidP="006C0787">
            <w:pPr>
              <w:rPr>
                <w:rFonts w:ascii="Calibri" w:hAnsi="Calibri"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Programa2:</w:t>
            </w:r>
            <w:r w:rsidRPr="00911207">
              <w:rPr>
                <w:rFonts w:ascii="Calibri" w:hAnsi="Calibri"/>
                <w:lang w:val="es-PE"/>
              </w:rPr>
              <w:t xml:space="preserve"> Nivel de conocimiento. Título</w:t>
            </w:r>
          </w:p>
          <w:p w14:paraId="08F2D720" w14:textId="77777777" w:rsidR="00693272" w:rsidRPr="00911207" w:rsidRDefault="00693272" w:rsidP="006C0787">
            <w:pPr>
              <w:jc w:val="both"/>
              <w:rPr>
                <w:rFonts w:ascii="Calibri" w:hAnsi="Calibri"/>
                <w:color w:val="000000"/>
                <w:lang w:val="es-PE"/>
              </w:rPr>
            </w:pPr>
            <w:r w:rsidRPr="00911207">
              <w:rPr>
                <w:rFonts w:ascii="Calibri" w:hAnsi="Calibri"/>
                <w:b/>
                <w:lang w:val="es-PE"/>
              </w:rPr>
              <w:t>Programa3:</w:t>
            </w:r>
            <w:r w:rsidRPr="00911207">
              <w:rPr>
                <w:rFonts w:ascii="Calibri" w:hAnsi="Calibri"/>
                <w:lang w:val="es-PE"/>
              </w:rPr>
              <w:t xml:space="preserve"> Nivel de conocimiento. Título</w:t>
            </w:r>
            <w:r w:rsidRPr="00911207">
              <w:rPr>
                <w:rFonts w:ascii="Calibri" w:hAnsi="Calibri"/>
                <w:color w:val="000000"/>
                <w:lang w:val="es-PE"/>
              </w:rPr>
              <w:t xml:space="preserve"> </w:t>
            </w:r>
          </w:p>
        </w:tc>
      </w:tr>
    </w:tbl>
    <w:p w14:paraId="44800887" w14:textId="77777777" w:rsidR="00693272" w:rsidRDefault="00693272" w:rsidP="00693272">
      <w:pPr>
        <w:rPr>
          <w:rFonts w:ascii="Calibri" w:hAnsi="Calibri"/>
          <w:lang w:val="es-PE"/>
        </w:rPr>
      </w:pPr>
    </w:p>
    <w:p w14:paraId="7ED3F9BB" w14:textId="77777777" w:rsidR="00D7647A" w:rsidRDefault="00693272" w:rsidP="00D7647A">
      <w:pPr>
        <w:rPr>
          <w:rFonts w:asciiTheme="minorHAnsi" w:hAnsiTheme="minorHAnsi" w:cstheme="minorHAnsi"/>
        </w:rPr>
      </w:pPr>
      <w:r w:rsidRPr="00D7647A">
        <w:rPr>
          <w:rFonts w:asciiTheme="minorHAnsi" w:hAnsiTheme="minorHAnsi" w:cstheme="minorHAnsi"/>
          <w:b/>
        </w:rPr>
        <w:t>Nota 1:</w:t>
      </w:r>
      <w:r w:rsidRPr="00E14264">
        <w:rPr>
          <w:rFonts w:asciiTheme="minorHAnsi" w:hAnsiTheme="minorHAnsi" w:cstheme="minorHAnsi"/>
        </w:rPr>
        <w:t xml:space="preserve"> Todos los datos deber ser completados por el postulante y </w:t>
      </w:r>
      <w:r w:rsidR="00D7647A">
        <w:rPr>
          <w:rFonts w:asciiTheme="minorHAnsi" w:hAnsiTheme="minorHAnsi" w:cstheme="minorHAnsi"/>
        </w:rPr>
        <w:t>deben ser reales y verificables.</w:t>
      </w:r>
    </w:p>
    <w:sectPr w:rsidR="00D7647A" w:rsidSect="00D7647A">
      <w:footerReference w:type="default" r:id="rId11"/>
      <w:pgSz w:w="12240" w:h="15840"/>
      <w:pgMar w:top="992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DCFE7" w14:textId="77777777" w:rsidR="00A10652" w:rsidRDefault="00A10652" w:rsidP="00693272">
      <w:r>
        <w:separator/>
      </w:r>
    </w:p>
  </w:endnote>
  <w:endnote w:type="continuationSeparator" w:id="0">
    <w:p w14:paraId="0563EB96" w14:textId="77777777" w:rsidR="00A10652" w:rsidRDefault="00A10652" w:rsidP="0069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9F8E1" w14:textId="77777777" w:rsidR="004E7048" w:rsidRPr="00FC2365" w:rsidRDefault="004E7048" w:rsidP="004E7048">
    <w:pPr>
      <w:tabs>
        <w:tab w:val="left" w:pos="2276"/>
      </w:tabs>
      <w:rPr>
        <w:rFonts w:ascii="Calibri" w:hAnsi="Calibri"/>
        <w:i/>
        <w:color w:val="7F7F7F"/>
        <w:sz w:val="16"/>
        <w:u w:val="single"/>
      </w:rPr>
    </w:pPr>
    <w:r w:rsidRPr="00FC2365">
      <w:rPr>
        <w:rFonts w:ascii="Calibri" w:hAnsi="Calibri"/>
        <w:i/>
        <w:color w:val="7F7F7F"/>
        <w:sz w:val="16"/>
        <w:u w:val="single"/>
      </w:rPr>
      <w:t>Datos del Formato</w:t>
    </w:r>
  </w:p>
  <w:p w14:paraId="568D6F95" w14:textId="1B43760B" w:rsidR="004E7048" w:rsidRPr="004E7048" w:rsidRDefault="004E7048">
    <w:pPr>
      <w:pStyle w:val="Footer"/>
      <w:rPr>
        <w:rFonts w:ascii="Calibri" w:hAnsi="Calibri"/>
        <w:i/>
        <w:color w:val="7F7F7F"/>
        <w:sz w:val="16"/>
      </w:rPr>
    </w:pPr>
    <w:r w:rsidRPr="00FC2365">
      <w:rPr>
        <w:rFonts w:ascii="Calibri" w:hAnsi="Calibri"/>
        <w:i/>
        <w:color w:val="7F7F7F"/>
        <w:sz w:val="16"/>
      </w:rPr>
      <w:t>(Versión: 0</w:t>
    </w:r>
    <w:r w:rsidR="00D9156D">
      <w:rPr>
        <w:rFonts w:ascii="Calibri" w:hAnsi="Calibri"/>
        <w:i/>
        <w:color w:val="7F7F7F"/>
        <w:sz w:val="16"/>
      </w:rPr>
      <w:t>1</w:t>
    </w:r>
    <w:r w:rsidR="00D7647A">
      <w:rPr>
        <w:rFonts w:ascii="Calibri" w:hAnsi="Calibri"/>
        <w:i/>
        <w:color w:val="7F7F7F"/>
        <w:sz w:val="16"/>
      </w:rPr>
      <w:t xml:space="preserve">, Fecha: </w:t>
    </w:r>
    <w:r w:rsidR="007B0EFD">
      <w:rPr>
        <w:rFonts w:ascii="Calibri" w:hAnsi="Calibri"/>
        <w:i/>
        <w:color w:val="7F7F7F"/>
        <w:sz w:val="16"/>
      </w:rPr>
      <w:t>Ene-22</w:t>
    </w:r>
    <w:r w:rsidRPr="00FC2365">
      <w:rPr>
        <w:rFonts w:ascii="Calibri" w:hAnsi="Calibri"/>
        <w:i/>
        <w:color w:val="7F7F7F"/>
        <w:sz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08135" w14:textId="77777777" w:rsidR="00A10652" w:rsidRDefault="00A10652" w:rsidP="00693272">
      <w:r>
        <w:separator/>
      </w:r>
    </w:p>
  </w:footnote>
  <w:footnote w:type="continuationSeparator" w:id="0">
    <w:p w14:paraId="69A2937F" w14:textId="77777777" w:rsidR="00A10652" w:rsidRDefault="00A10652" w:rsidP="00693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52"/>
    <w:rsid w:val="00064C6C"/>
    <w:rsid w:val="00130B41"/>
    <w:rsid w:val="001E0D95"/>
    <w:rsid w:val="002007CF"/>
    <w:rsid w:val="00275CD5"/>
    <w:rsid w:val="002E14BD"/>
    <w:rsid w:val="003E078D"/>
    <w:rsid w:val="004215D3"/>
    <w:rsid w:val="00446DD0"/>
    <w:rsid w:val="004E7048"/>
    <w:rsid w:val="004F0967"/>
    <w:rsid w:val="00595908"/>
    <w:rsid w:val="00596586"/>
    <w:rsid w:val="00622539"/>
    <w:rsid w:val="00693272"/>
    <w:rsid w:val="006C01BC"/>
    <w:rsid w:val="006E3266"/>
    <w:rsid w:val="007111EC"/>
    <w:rsid w:val="00770878"/>
    <w:rsid w:val="007760DB"/>
    <w:rsid w:val="007B0EFD"/>
    <w:rsid w:val="00806377"/>
    <w:rsid w:val="008145AA"/>
    <w:rsid w:val="00851265"/>
    <w:rsid w:val="008B1C93"/>
    <w:rsid w:val="008B2AAA"/>
    <w:rsid w:val="008D6E0E"/>
    <w:rsid w:val="008E211F"/>
    <w:rsid w:val="00984870"/>
    <w:rsid w:val="009A2FF8"/>
    <w:rsid w:val="00A10652"/>
    <w:rsid w:val="00A73692"/>
    <w:rsid w:val="00B0759C"/>
    <w:rsid w:val="00B360E8"/>
    <w:rsid w:val="00BD5267"/>
    <w:rsid w:val="00CB57B9"/>
    <w:rsid w:val="00CC68B5"/>
    <w:rsid w:val="00D6233C"/>
    <w:rsid w:val="00D7647A"/>
    <w:rsid w:val="00D9156D"/>
    <w:rsid w:val="00DA1203"/>
    <w:rsid w:val="00DE2014"/>
    <w:rsid w:val="00EA1516"/>
    <w:rsid w:val="00EF3164"/>
    <w:rsid w:val="00F40777"/>
    <w:rsid w:val="00FA2AAF"/>
    <w:rsid w:val="00FB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59DC215B"/>
  <w15:chartTrackingRefBased/>
  <w15:docId w15:val="{5EECB230-CFE9-4E7D-920A-614DC08ED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2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32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9327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E70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7048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Footer">
    <w:name w:val="footer"/>
    <w:basedOn w:val="Normal"/>
    <w:link w:val="FooterChar"/>
    <w:uiPriority w:val="99"/>
    <w:unhideWhenUsed/>
    <w:rsid w:val="004E70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7048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gomezga\OneDrive%20-%20Freeport-McMoRan%20Inc\Desktop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A36BFD3546542DEB4F05CB2D7ED8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DE7A2-11D4-46BF-971D-B2F596A133BD}"/>
      </w:docPartPr>
      <w:docPartBody>
        <w:p w:rsidR="00F65403" w:rsidRDefault="00F65403">
          <w:pPr>
            <w:pStyle w:val="BA36BFD3546542DEB4F05CB2D7ED89A7"/>
          </w:pPr>
          <w:r w:rsidRPr="00DC2C69">
            <w:rPr>
              <w:rStyle w:val="PlaceholderText"/>
              <w:rFonts w:eastAsiaTheme="minorHAnsi"/>
            </w:rPr>
            <w:t>[Empresa]</w:t>
          </w:r>
        </w:p>
      </w:docPartBody>
    </w:docPart>
    <w:docPart>
      <w:docPartPr>
        <w:name w:val="A22B47135BBC49708F97419AE1647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A9EC6-AD22-4FAF-B746-DF74A289972B}"/>
      </w:docPartPr>
      <w:docPartBody>
        <w:p w:rsidR="00F65403" w:rsidRDefault="00F65403">
          <w:pPr>
            <w:pStyle w:val="A22B47135BBC49708F97419AE1647ACF"/>
          </w:pPr>
          <w:r w:rsidRPr="00DC2C69">
            <w:rPr>
              <w:rStyle w:val="PlaceholderText"/>
              <w:rFonts w:eastAsiaTheme="minorHAnsi"/>
            </w:rPr>
            <w:t>[Cargo]</w:t>
          </w:r>
        </w:p>
      </w:docPartBody>
    </w:docPart>
    <w:docPart>
      <w:docPartPr>
        <w:name w:val="203CFCFD1F1546A8B5DF4EC978095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40324-7DE3-464F-95C2-3419216383EB}"/>
      </w:docPartPr>
      <w:docPartBody>
        <w:p w:rsidR="00F65403" w:rsidRDefault="00F65403">
          <w:pPr>
            <w:pStyle w:val="203CFCFD1F1546A8B5DF4EC97809513F"/>
          </w:pPr>
          <w:r w:rsidRPr="00DB5864">
            <w:rPr>
              <w:rStyle w:val="PlaceholderText"/>
              <w:rFonts w:eastAsiaTheme="minorHAnsi"/>
            </w:rPr>
            <w:t>[Apellidos y Nombres]</w:t>
          </w:r>
        </w:p>
      </w:docPartBody>
    </w:docPart>
    <w:docPart>
      <w:docPartPr>
        <w:name w:val="6A10475C94AF477F9797E5B4E02D5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B3291-EC33-47B8-B257-8371138DB5BC}"/>
      </w:docPartPr>
      <w:docPartBody>
        <w:p w:rsidR="00F65403" w:rsidRDefault="00F65403">
          <w:pPr>
            <w:pStyle w:val="6A10475C94AF477F9797E5B4E02D574C"/>
          </w:pPr>
          <w:r w:rsidRPr="00DC2C69">
            <w:rPr>
              <w:rStyle w:val="PlaceholderText"/>
              <w:rFonts w:eastAsiaTheme="minorHAnsi"/>
            </w:rPr>
            <w:t>[Documento de Identidad]</w:t>
          </w:r>
        </w:p>
      </w:docPartBody>
    </w:docPart>
    <w:docPart>
      <w:docPartPr>
        <w:name w:val="55C598908223410D9DAC9E89408CF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69153-D9C7-4330-AC58-DC49A41A58D7}"/>
      </w:docPartPr>
      <w:docPartBody>
        <w:p w:rsidR="00F65403" w:rsidRDefault="00F65403">
          <w:pPr>
            <w:pStyle w:val="55C598908223410D9DAC9E89408CF45E"/>
          </w:pPr>
          <w:r w:rsidRPr="00DC2C69">
            <w:rPr>
              <w:rStyle w:val="PlaceholderText"/>
              <w:rFonts w:eastAsiaTheme="minorHAnsi"/>
            </w:rPr>
            <w:t>[Dirección]</w:t>
          </w:r>
        </w:p>
      </w:docPartBody>
    </w:docPart>
    <w:docPart>
      <w:docPartPr>
        <w:name w:val="32EC55101AC14D1191FD3AA2947EB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06DD5F-C106-4EA8-BF94-7719CA1F5B55}"/>
      </w:docPartPr>
      <w:docPartBody>
        <w:p w:rsidR="00F65403" w:rsidRDefault="00F65403">
          <w:pPr>
            <w:pStyle w:val="32EC55101AC14D1191FD3AA2947EB46C"/>
          </w:pPr>
          <w:r w:rsidRPr="00DC2C69">
            <w:rPr>
              <w:rStyle w:val="PlaceholderText"/>
              <w:rFonts w:eastAsiaTheme="minorHAnsi"/>
            </w:rPr>
            <w:t>[Cel. Personal]</w:t>
          </w:r>
        </w:p>
      </w:docPartBody>
    </w:docPart>
    <w:docPart>
      <w:docPartPr>
        <w:name w:val="104EC8ECC6C64788A3C9634FC8D33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94750D-4F54-4568-95E4-34FDFA9A5F0A}"/>
      </w:docPartPr>
      <w:docPartBody>
        <w:p w:rsidR="00F65403" w:rsidRDefault="00F65403">
          <w:pPr>
            <w:pStyle w:val="104EC8ECC6C64788A3C9634FC8D33B73"/>
          </w:pPr>
          <w:r w:rsidRPr="00DC2C69">
            <w:rPr>
              <w:rStyle w:val="PlaceholderText"/>
              <w:rFonts w:eastAsiaTheme="minorHAnsi"/>
            </w:rPr>
            <w:t>[Cel. Empresa]</w:t>
          </w:r>
        </w:p>
      </w:docPartBody>
    </w:docPart>
    <w:docPart>
      <w:docPartPr>
        <w:name w:val="DBAD5C656F44405BA9AFD2486EF76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455F0-BC5B-4FCD-AD8B-A8ABDCA9C1A7}"/>
      </w:docPartPr>
      <w:docPartBody>
        <w:p w:rsidR="00F65403" w:rsidRDefault="00F65403">
          <w:pPr>
            <w:pStyle w:val="DBAD5C656F44405BA9AFD2486EF76737"/>
          </w:pPr>
          <w:r w:rsidRPr="00DC2C69">
            <w:rPr>
              <w:rStyle w:val="PlaceholderText"/>
              <w:rFonts w:eastAsiaTheme="minorHAnsi"/>
            </w:rPr>
            <w:t>[E-mail Personal]</w:t>
          </w:r>
        </w:p>
      </w:docPartBody>
    </w:docPart>
    <w:docPart>
      <w:docPartPr>
        <w:name w:val="BB70948344F142D0A787386765FCA5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08121B-74AD-47D3-9A58-0BE84B4935F0}"/>
      </w:docPartPr>
      <w:docPartBody>
        <w:p w:rsidR="00F65403" w:rsidRDefault="00F65403">
          <w:pPr>
            <w:pStyle w:val="BB70948344F142D0A787386765FCA59E"/>
          </w:pPr>
          <w:r w:rsidRPr="00DC2C69">
            <w:rPr>
              <w:rStyle w:val="PlaceholderText"/>
              <w:rFonts w:eastAsiaTheme="minorHAnsi"/>
            </w:rPr>
            <w:t>[E-mail Empresa]</w:t>
          </w:r>
        </w:p>
      </w:docPartBody>
    </w:docPart>
    <w:docPart>
      <w:docPartPr>
        <w:name w:val="6DA6318E840248E8835A9D05DCB3D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336AD-6523-4D4A-BD33-2E2A246E24B4}"/>
      </w:docPartPr>
      <w:docPartBody>
        <w:p w:rsidR="00F65403" w:rsidRDefault="00F65403">
          <w:pPr>
            <w:pStyle w:val="6DA6318E840248E8835A9D05DCB3D8EF"/>
          </w:pPr>
          <w:r w:rsidRPr="00DC2C69">
            <w:rPr>
              <w:rStyle w:val="PlaceholderText"/>
              <w:rFonts w:eastAsiaTheme="minorHAnsi"/>
            </w:rPr>
            <w:t>[CIP]</w:t>
          </w:r>
        </w:p>
      </w:docPartBody>
    </w:docPart>
    <w:docPart>
      <w:docPartPr>
        <w:name w:val="4670492D3E2B4929B81A2CB4466C4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D70159-A3C9-4081-8D53-F5C992CE80C2}"/>
      </w:docPartPr>
      <w:docPartBody>
        <w:p w:rsidR="00F65403" w:rsidRDefault="00F65403">
          <w:pPr>
            <w:pStyle w:val="4670492D3E2B4929B81A2CB4466C4987"/>
          </w:pPr>
          <w:r w:rsidRPr="00DC2C69">
            <w:rPr>
              <w:rStyle w:val="PlaceholderText"/>
              <w:rFonts w:eastAsiaTheme="minorHAnsi"/>
            </w:rPr>
            <w:t>[Habilitación]</w:t>
          </w:r>
        </w:p>
      </w:docPartBody>
    </w:docPart>
    <w:docPart>
      <w:docPartPr>
        <w:name w:val="BE5C1684EEA3418BACD027E9029BF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3FDC55-63BB-4512-8AB9-DA01BAB65549}"/>
      </w:docPartPr>
      <w:docPartBody>
        <w:p w:rsidR="00F65403" w:rsidRDefault="00F65403">
          <w:pPr>
            <w:pStyle w:val="BE5C1684EEA3418BACD027E9029BFD19"/>
          </w:pPr>
          <w:r w:rsidRPr="00DC2C69">
            <w:rPr>
              <w:rStyle w:val="PlaceholderText"/>
              <w:rFonts w:eastAsiaTheme="minorHAnsi"/>
            </w:rPr>
            <w:t>[Licencia de Conducir]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03"/>
    <w:rsid w:val="00F6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A36BFD3546542DEB4F05CB2D7ED89A7">
    <w:name w:val="BA36BFD3546542DEB4F05CB2D7ED89A7"/>
  </w:style>
  <w:style w:type="paragraph" w:customStyle="1" w:styleId="A22B47135BBC49708F97419AE1647ACF">
    <w:name w:val="A22B47135BBC49708F97419AE1647ACF"/>
  </w:style>
  <w:style w:type="paragraph" w:customStyle="1" w:styleId="203CFCFD1F1546A8B5DF4EC97809513F">
    <w:name w:val="203CFCFD1F1546A8B5DF4EC97809513F"/>
  </w:style>
  <w:style w:type="paragraph" w:customStyle="1" w:styleId="6A10475C94AF477F9797E5B4E02D574C">
    <w:name w:val="6A10475C94AF477F9797E5B4E02D574C"/>
  </w:style>
  <w:style w:type="paragraph" w:customStyle="1" w:styleId="55C598908223410D9DAC9E89408CF45E">
    <w:name w:val="55C598908223410D9DAC9E89408CF45E"/>
  </w:style>
  <w:style w:type="paragraph" w:customStyle="1" w:styleId="32EC55101AC14D1191FD3AA2947EB46C">
    <w:name w:val="32EC55101AC14D1191FD3AA2947EB46C"/>
  </w:style>
  <w:style w:type="paragraph" w:customStyle="1" w:styleId="104EC8ECC6C64788A3C9634FC8D33B73">
    <w:name w:val="104EC8ECC6C64788A3C9634FC8D33B73"/>
  </w:style>
  <w:style w:type="paragraph" w:customStyle="1" w:styleId="DBAD5C656F44405BA9AFD2486EF76737">
    <w:name w:val="DBAD5C656F44405BA9AFD2486EF76737"/>
  </w:style>
  <w:style w:type="paragraph" w:customStyle="1" w:styleId="BB70948344F142D0A787386765FCA59E">
    <w:name w:val="BB70948344F142D0A787386765FCA59E"/>
  </w:style>
  <w:style w:type="paragraph" w:customStyle="1" w:styleId="6DA6318E840248E8835A9D05DCB3D8EF">
    <w:name w:val="6DA6318E840248E8835A9D05DCB3D8EF"/>
  </w:style>
  <w:style w:type="paragraph" w:customStyle="1" w:styleId="4670492D3E2B4929B81A2CB4466C4987">
    <w:name w:val="4670492D3E2B4929B81A2CB4466C4987"/>
  </w:style>
  <w:style w:type="paragraph" w:customStyle="1" w:styleId="BE5C1684EEA3418BACD027E9029BFD19">
    <w:name w:val="BE5C1684EEA3418BACD027E9029BFD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b7e16863-b940-4291-96f8-ad8461baff96" ContentTypeId="0x01010046829DE55437B147B48D1766376E3D6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 Document" ma:contentTypeID="0x01010046829DE55437B147B48D1766376E3D6B0095074C717C69A042A7014FCAF2F61587" ma:contentTypeVersion="7" ma:contentTypeDescription="Document Content Type" ma:contentTypeScope="" ma:versionID="5867ddbeaa200ebe2376318a18c7f737">
  <xsd:schema xmlns:xsd="http://www.w3.org/2001/XMLSchema" xmlns:xs="http://www.w3.org/2001/XMLSchema" xmlns:p="http://schemas.microsoft.com/office/2006/metadata/properties" xmlns:ns2="b5ba0a33-b247-4d4b-b9ae-c709af684fd3" targetNamespace="http://schemas.microsoft.com/office/2006/metadata/properties" ma:root="true" ma:fieldsID="a9144b2c63e8625dfaf15920d991f117" ns2:_="">
    <xsd:import namespace="b5ba0a33-b247-4d4b-b9ae-c709af684fd3"/>
    <xsd:element name="properties">
      <xsd:complexType>
        <xsd:sequence>
          <xsd:element name="documentManagement">
            <xsd:complexType>
              <xsd:all>
                <xsd:element ref="ns2:o79fb0eb13274969baa8945b2a62dcda" minOccurs="0"/>
                <xsd:element ref="ns2:TaxCatchAll" minOccurs="0"/>
                <xsd:element ref="ns2:TaxCatchAllLabel" minOccurs="0"/>
                <xsd:element ref="ns2:FM_x0020_Ent_x0020_TaxonomyTaxHTField0" minOccurs="0"/>
                <xsd:element ref="ns2:FM_x0020_Doc_x0020_TypeTaxHTField0" minOccurs="0"/>
                <xsd:element ref="ns2:FM_x0020_DPT" minOccurs="0"/>
                <xsd:element ref="ns2:FM_x0020_L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a0a33-b247-4d4b-b9ae-c709af684fd3" elementFormDefault="qualified">
    <xsd:import namespace="http://schemas.microsoft.com/office/2006/documentManagement/types"/>
    <xsd:import namespace="http://schemas.microsoft.com/office/infopath/2007/PartnerControls"/>
    <xsd:element name="o79fb0eb13274969baa8945b2a62dcda" ma:index="8" ma:taxonomy="true" ma:internalName="o79fb0eb13274969baa8945b2a62dcda" ma:taxonomyFieldName="FM_x0020_Retention_x0020_Category" ma:displayName="FM Retention Category" ma:readOnly="false" ma:default="29;#Health ＆ Safety – Workers’ Compensation Claim|eea35636-e943-4491-91e5-d1336b5296d0" ma:fieldId="{879fb0eb-1327-4969-baa8-945b2a62dcda}" ma:sspId="b7e16863-b940-4291-96f8-ad8461baff96" ma:termSetId="3287f003-fa19-4de9-9d01-e5aef60515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062c675-0938-43d7-818e-a8d18c4c4b73}" ma:internalName="TaxCatchAll" ma:showField="CatchAllData" ma:web="952df2e5-9794-4e64-b33b-4584c3e0d2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062c675-0938-43d7-818e-a8d18c4c4b73}" ma:internalName="TaxCatchAllLabel" ma:readOnly="true" ma:showField="CatchAllDataLabel" ma:web="952df2e5-9794-4e64-b33b-4584c3e0d2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M_x0020_Ent_x0020_TaxonomyTaxHTField0" ma:index="12" nillable="true" ma:taxonomy="true" ma:internalName="FM_x0020_Ent_x0020_TaxonomyTaxHTField0" ma:taxonomyFieldName="FM_x0020_Ent_x0020_Taxonomy" ma:displayName="FM Business Process" ma:readOnly="false" ma:default="" ma:fieldId="{b40ec4b2-9645-411d-a03c-9e8ab0f1f2d4}" ma:sspId="b7e16863-b940-4291-96f8-ad8461baff96" ma:termSetId="3d1ce9c8-a01a-4b28-93f4-bc23cae590f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M_x0020_Doc_x0020_TypeTaxHTField0" ma:index="14" nillable="true" ma:taxonomy="true" ma:internalName="FM_x0020_Doc_x0020_TypeTaxHTField0" ma:taxonomyFieldName="FM_x0020_Doc_x0020_Type" ma:displayName="FM Doc Type" ma:readOnly="false" ma:default="" ma:fieldId="{bfb78ee2-975a-4f84-839c-ed91d42d4105}" ma:sspId="b7e16863-b940-4291-96f8-ad8461baff96" ma:termSetId="af82bb66-37d5-47da-967c-ea1eda9481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M_x0020_DPT" ma:index="16" nillable="true" ma:displayName="FM DPT" ma:default="Health &amp; Safety" ma:description="This column is used to assign FMI Department" ma:format="Dropdown" ma:hidden="true" ma:internalName="FM_x0020_DPT" ma:readOnly="false">
      <xsd:simpleType>
        <xsd:restriction base="dms:Choice">
          <xsd:enumeration value="Accounts Payable"/>
          <xsd:enumeration value="Administration"/>
          <xsd:enumeration value="Climax Moly Company"/>
          <xsd:enumeration value="Communications"/>
          <xsd:enumeration value="Community / Administrative Services"/>
          <xsd:enumeration value="Community Relations/Social Resp"/>
          <xsd:enumeration value="Corporate Communications"/>
          <xsd:enumeration value="Custom Applications"/>
          <xsd:enumeration value="Environmental / Sustainable Development"/>
          <xsd:enumeration value="Exploration"/>
          <xsd:enumeration value="Exploration / Geology"/>
          <xsd:enumeration value="External Communications"/>
          <xsd:enumeration value="Finance"/>
          <xsd:enumeration value="Finance / Accounting / Tax"/>
          <xsd:enumeration value="Financial Shared Services"/>
          <xsd:enumeration value="FM Africa"/>
          <xsd:enumeration value="FM Americas"/>
          <xsd:enumeration value="FM Mining Company"/>
          <xsd:enumeration value="Global Supply Chain"/>
          <xsd:enumeration value="GSC/ Purchasing/ Warehousing"/>
          <xsd:enumeration value="Health &amp; Safety"/>
          <xsd:enumeration value="Human Resources"/>
          <xsd:enumeration value="Legal / Govt Relations"/>
          <xsd:enumeration value="MIS"/>
          <xsd:enumeration value="Operational Improvement"/>
          <xsd:enumeration value="Operations"/>
          <xsd:enumeration value="Operations Smelting"/>
          <xsd:enumeration value="Ops Maintenance"/>
          <xsd:enumeration value="Sales &amp; Marketing"/>
          <xsd:enumeration value="Security"/>
          <xsd:enumeration value="Senior Management (Corp)"/>
          <xsd:enumeration value="Strategic Planning"/>
        </xsd:restriction>
      </xsd:simpleType>
    </xsd:element>
    <xsd:element name="FM_x0020_LOC" ma:index="17" nillable="true" ma:displayName="FM LOC" ma:description="This column is used to assign Location" ma:format="Dropdown" ma:internalName="FM_x0020_LOC" ma:readOnly="false">
      <xsd:simpleType>
        <xsd:restriction base="dms:Choice">
          <xsd:enumeration value="Administrative &amp; Sales"/>
          <xsd:enumeration value="Africa"/>
          <xsd:enumeration value="Ajo"/>
          <xsd:enumeration value="Arequipa"/>
          <xsd:enumeration value="Asia Pacific"/>
          <xsd:enumeration value="Atlantic Copper (Huelva)"/>
          <xsd:enumeration value="Aurex"/>
          <xsd:enumeration value="Australia/Asia"/>
          <xsd:enumeration value="Bagdad"/>
          <xsd:enumeration value="Bayway"/>
          <xsd:enumeration value="Bisbee"/>
          <xsd:enumeration value="Cairns"/>
          <xsd:enumeration value="Candelaria"/>
          <xsd:enumeration value="Central Analytical Service Center"/>
          <xsd:enumeration value="Cerro Verde"/>
          <xsd:enumeration value="Chino"/>
          <xsd:enumeration value="Climax"/>
          <xsd:enumeration value="Climax Technology Center"/>
          <xsd:enumeration value="Cobre"/>
          <xsd:enumeration value="Colorado Data Center"/>
          <xsd:enumeration value="Cotton Center"/>
          <xsd:enumeration value="Data Center"/>
          <xsd:enumeration value="El Abra"/>
          <xsd:enumeration value="El Paso"/>
          <xsd:enumeration value="El Paso Refinery"/>
          <xsd:enumeration value="El Paso Rod"/>
          <xsd:enumeration value="Europe"/>
          <xsd:enumeration value="FMC"/>
          <xsd:enumeration value="Ft Madison"/>
          <xsd:enumeration value="Global"/>
          <xsd:enumeration value="Henderson"/>
          <xsd:enumeration value="Houston"/>
          <xsd:enumeration value="Huelva"/>
          <xsd:enumeration value="Jakarta"/>
          <xsd:enumeration value="Jerome"/>
          <xsd:enumeration value="Johannesburg"/>
          <xsd:enumeration value="Kinetics"/>
          <xsd:enumeration value="Kisanfu"/>
          <xsd:enumeration value="Kokkola"/>
          <xsd:enumeration value="Lafayette"/>
          <xsd:enumeration value="Lubumbashi"/>
          <xsd:enumeration value="Madrid"/>
          <xsd:enumeration value="Miami"/>
          <xsd:enumeration value="Miami Rod"/>
          <xsd:enumeration value="Miami Smelter"/>
          <xsd:enumeration value="Mine Training Institute"/>
          <xsd:enumeration value="Mining"/>
          <xsd:enumeration value="Morenci"/>
          <xsd:enumeration value="New Mexico"/>
          <xsd:enumeration value="NOLA"/>
          <xsd:enumeration value="North America"/>
          <xsd:enumeration value="Norwich"/>
          <xsd:enumeration value="Oil &amp; Gas"/>
          <xsd:enumeration value="Ojos del Salado"/>
          <xsd:enumeration value="Oro Valley"/>
          <xsd:enumeration value="Phoenix"/>
          <xsd:enumeration value="Processing"/>
          <xsd:enumeration value="PTFI"/>
          <xsd:enumeration value="Research &amp; Development"/>
          <xsd:enumeration value="Rotterdam"/>
          <xsd:enumeration value="Safford"/>
          <xsd:enumeration value="Safford Lab"/>
          <xsd:enumeration value="Safford Mine"/>
          <xsd:enumeration value="Sahuarita"/>
          <xsd:enumeration value="Sanchez"/>
          <xsd:enumeration value="Santiago Data Center"/>
          <xsd:enumeration value="Santiago"/>
          <xsd:enumeration value="Shanghai"/>
          <xsd:enumeration value="Sierrita"/>
          <xsd:enumeration value="Singapore"/>
          <xsd:enumeration value="South America"/>
          <xsd:enumeration value="Stowmarket"/>
          <xsd:enumeration value="Technology Center"/>
          <xsd:enumeration value="Tenke Fungurume"/>
          <xsd:enumeration value="Tohono"/>
          <xsd:enumeration value="Tokyo"/>
          <xsd:enumeration value="Tucson Office"/>
          <xsd:enumeration value="Twin Buttes"/>
          <xsd:enumeration value="Tyron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M_x0020_Ent_x0020_TaxonomyTaxHTField0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Protect</TermName>
          <TermId xmlns="http://schemas.microsoft.com/office/infopath/2007/PartnerControls">fddb0a94-4ad4-4681-a955-6ed1ecdb2b6a</TermId>
        </TermInfo>
      </Terms>
    </FM_x0020_Ent_x0020_TaxonomyTaxHTField0>
    <o79fb0eb13274969baa8945b2a62dcda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Health ＆ Safety - General</TermName>
          <TermId xmlns="http://schemas.microsoft.com/office/infopath/2007/PartnerControls">0dfe420d-17ff-45dc-a991-4ec628acd5ff</TermId>
        </TermInfo>
      </Terms>
    </o79fb0eb13274969baa8945b2a62dcda>
    <FM_x0020_Doc_x0020_TypeTaxHTField0 xmlns="b5ba0a33-b247-4d4b-b9ae-c709af684f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Communication</TermName>
          <TermId xmlns="http://schemas.microsoft.com/office/infopath/2007/PartnerControls">ab0814dc-ad79-4add-a59b-e4976d8b9098</TermId>
        </TermInfo>
      </Terms>
    </FM_x0020_Doc_x0020_TypeTaxHTField0>
    <FM_x0020_LOC xmlns="b5ba0a33-b247-4d4b-b9ae-c709af684fd3">Cerro Verde</FM_x0020_LOC>
    <FM_x0020_DPT xmlns="b5ba0a33-b247-4d4b-b9ae-c709af684fd3">Health &amp; Safety</FM_x0020_DPT>
    <TaxCatchAll xmlns="b5ba0a33-b247-4d4b-b9ae-c709af684fd3">
      <Value>3</Value>
      <Value>2</Value>
      <Value>1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AE8C9-728A-43DB-9761-BAD1A29BAC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BEF129E-5805-4A98-AAA9-6F656235EFE0}"/>
</file>

<file path=customXml/itemProps3.xml><?xml version="1.0" encoding="utf-8"?>
<ds:datastoreItem xmlns:ds="http://schemas.openxmlformats.org/officeDocument/2006/customXml" ds:itemID="{22508C68-1AF1-4985-958F-5CAB776A5FFA}">
  <ds:schemaRefs>
    <ds:schemaRef ds:uri="http://www.w3.org/XML/1998/namespace"/>
    <ds:schemaRef ds:uri="b5ba0a33-b247-4d4b-b9ae-c709af684fd3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f9b142d-568f-4bbc-ad62-cf2f9590b982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D2DE034-09CB-40A9-AE2D-E286164BF7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810525-9C3F-4F7C-A6C8-588B14CCE9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33e433-72fb-4931-953c-f5044caa494c}" enabled="1" method="Standard" siteId="{5f229ce1-773c-46ed-a6fa-974006fae0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GOMEZ GARCIA, KAREN JOANNA</dc:creator>
  <cp:keywords/>
  <dc:description/>
  <cp:lastModifiedBy>GOMEZ GARCIA, KAREN JOANNA</cp:lastModifiedBy>
  <cp:revision>3</cp:revision>
  <dcterms:created xsi:type="dcterms:W3CDTF">2022-01-20T16:14:00Z</dcterms:created>
  <dcterms:modified xsi:type="dcterms:W3CDTF">2022-01-20T18:04:00Z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0x01010046829DE55437B147B48D1766376E3D6B0095074C717C69A042A7014FCAF2F61587</vt:lpwstr>
  </property>
  <property fmtid="{D5CDD505-2E9C-101B-9397-08002B2CF9AE}" pid="3" name="AuthorIds_UIVersion_512">
    <vt:lpwstr>39</vt:lpwstr>
  </property>
  <property fmtid="{D5CDD505-2E9C-101B-9397-08002B2CF9AE}" pid="4" name="FM Ent Taxonomy">
    <vt:lpwstr>2;#Protect|fddb0a94-4ad4-4681-a955-6ed1ecdb2b6a</vt:lpwstr>
  </property>
  <property fmtid="{D5CDD505-2E9C-101B-9397-08002B2CF9AE}" pid="5" name="FM Doc Type">
    <vt:lpwstr>3;#Communication|ab0814dc-ad79-4add-a59b-e4976d8b9098</vt:lpwstr>
  </property>
  <property fmtid="{D5CDD505-2E9C-101B-9397-08002B2CF9AE}" pid="6" name="FM Retention Category">
    <vt:lpwstr>1;#Health ＆ Safety - General|0dfe420d-17ff-45dc-a991-4ec628acd5ff</vt:lpwstr>
  </property>
  <property fmtid="{D5CDD505-2E9C-101B-9397-08002B2CF9AE}" pid="7" name="Estado">
    <vt:lpwstr>Vigente</vt:lpwstr>
  </property>
  <property fmtid="{D5CDD505-2E9C-101B-9397-08002B2CF9AE}" pid="8" name="Tipo">
    <vt:lpwstr>Procedimientos</vt:lpwstr>
  </property>
  <property fmtid="{D5CDD505-2E9C-101B-9397-08002B2CF9AE}" pid="9" name="Carpeta">
    <vt:lpwstr>SSOpr0016_ Procedimiento para acreditación de la Línea de Mando de  las Empresas Contratistas de SMCV</vt:lpwstr>
  </property>
  <property fmtid="{D5CDD505-2E9C-101B-9397-08002B2CF9AE}" pid="10" name="Fecha de Aprobación">
    <vt:filetime>2022-01-19T05:00:00Z</vt:filetime>
  </property>
  <property fmtid="{D5CDD505-2E9C-101B-9397-08002B2CF9AE}" pid="11" name="Versión">
    <vt:r8>1</vt:r8>
  </property>
  <property fmtid="{D5CDD505-2E9C-101B-9397-08002B2CF9AE}" pid="12" name="Tipo Información">
    <vt:lpwstr>Formato</vt:lpwstr>
  </property>
  <property fmtid="{D5CDD505-2E9C-101B-9397-08002B2CF9AE}" pid="13" name="Programa Asociado">
    <vt:lpwstr>PASSO</vt:lpwstr>
  </property>
  <property fmtid="{D5CDD505-2E9C-101B-9397-08002B2CF9AE}" pid="14" name="FM_x0020_Ent_x0020_Taxonomy">
    <vt:lpwstr>2;#Protect|fddb0a94-4ad4-4681-a955-6ed1ecdb2b6a</vt:lpwstr>
  </property>
  <property fmtid="{D5CDD505-2E9C-101B-9397-08002B2CF9AE}" pid="15" name="FM_x0020_Doc_x0020_Type">
    <vt:lpwstr>3;#Communication|ab0814dc-ad79-4add-a59b-e4976d8b9098</vt:lpwstr>
  </property>
  <property fmtid="{D5CDD505-2E9C-101B-9397-08002B2CF9AE}" pid="16" name="FM_x0020_Retention_x0020_Category">
    <vt:lpwstr>1;#Health ＆ Safety - General|0dfe420d-17ff-45dc-a991-4ec628acd5ff</vt:lpwstr>
  </property>
</Properties>
</file>